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8A49C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6608ED">
        <w:rPr>
          <w:b/>
          <w:noProof/>
          <w:sz w:val="24"/>
        </w:rPr>
        <w:t>#156-e</w:t>
      </w:r>
      <w:r>
        <w:rPr>
          <w:b/>
          <w:i/>
          <w:noProof/>
          <w:sz w:val="28"/>
        </w:rPr>
        <w:tab/>
      </w:r>
      <w:r w:rsidR="00AE7E78">
        <w:rPr>
          <w:b/>
          <w:i/>
          <w:noProof/>
          <w:sz w:val="28"/>
        </w:rPr>
        <w:t>S2-2</w:t>
      </w:r>
      <w:r w:rsidR="004D126A">
        <w:rPr>
          <w:b/>
          <w:i/>
          <w:noProof/>
          <w:sz w:val="28"/>
        </w:rPr>
        <w:t>3</w:t>
      </w:r>
      <w:r w:rsidR="00AE7E78">
        <w:rPr>
          <w:b/>
          <w:i/>
          <w:noProof/>
          <w:sz w:val="28"/>
        </w:rPr>
        <w:t>0</w:t>
      </w:r>
      <w:r w:rsidR="00DA687A">
        <w:rPr>
          <w:b/>
          <w:i/>
          <w:noProof/>
          <w:sz w:val="28"/>
        </w:rPr>
        <w:t>4741</w:t>
      </w:r>
    </w:p>
    <w:p w14:paraId="7CB45193" w14:textId="56840598" w:rsidR="001E41F3" w:rsidRDefault="006608ED"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EF4891" w:rsidR="001E41F3" w:rsidRPr="00410371" w:rsidRDefault="00AE7E78" w:rsidP="00E13F3D">
            <w:pPr>
              <w:pStyle w:val="CRCoverPage"/>
              <w:spacing w:after="0"/>
              <w:jc w:val="right"/>
              <w:rPr>
                <w:b/>
                <w:noProof/>
                <w:sz w:val="28"/>
              </w:rPr>
            </w:pPr>
            <w:r>
              <w:rPr>
                <w:b/>
                <w:noProof/>
                <w:sz w:val="28"/>
              </w:rPr>
              <w:t>23.</w:t>
            </w:r>
            <w:r w:rsidR="008B4C8C">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8040E" w:rsidR="001E41F3" w:rsidRPr="00410371" w:rsidRDefault="00724EF7" w:rsidP="00547111">
            <w:pPr>
              <w:pStyle w:val="CRCoverPage"/>
              <w:spacing w:after="0"/>
              <w:rPr>
                <w:rFonts w:hint="eastAsia"/>
                <w:noProof/>
                <w:lang w:eastAsia="zh-CN"/>
              </w:rPr>
            </w:pPr>
            <w:r w:rsidRPr="003023E6">
              <w:rPr>
                <w:b/>
                <w:noProof/>
                <w:sz w:val="28"/>
              </w:rPr>
              <w:t>0341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B4C8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B1635" w:rsidR="001E41F3" w:rsidRPr="00410371" w:rsidRDefault="008B4C8C">
            <w:pPr>
              <w:pStyle w:val="CRCoverPage"/>
              <w:spacing w:after="0"/>
              <w:jc w:val="center"/>
              <w:rPr>
                <w:noProof/>
                <w:sz w:val="28"/>
              </w:rPr>
            </w:pPr>
            <w:r w:rsidRPr="00FC7A0A">
              <w:rPr>
                <w:b/>
                <w:noProof/>
                <w:sz w:val="28"/>
              </w:rPr>
              <w:t>18.</w:t>
            </w:r>
            <w:r w:rsidR="00DB6327" w:rsidRPr="00FC7A0A">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4C8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2047B0" w:rsidR="00F25D98" w:rsidRPr="008B4C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4C8C" w:rsidRDefault="00F25D98" w:rsidP="001E41F3">
            <w:pPr>
              <w:pStyle w:val="CRCoverPage"/>
              <w:spacing w:after="0"/>
              <w:jc w:val="right"/>
              <w:rPr>
                <w:noProof/>
                <w:u w:val="single"/>
              </w:rPr>
            </w:pPr>
            <w:r w:rsidRPr="008B4C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B4C8C" w:rsidRDefault="00AE7E78" w:rsidP="001E41F3">
            <w:pPr>
              <w:pStyle w:val="CRCoverPage"/>
              <w:spacing w:after="0"/>
              <w:jc w:val="center"/>
              <w:rPr>
                <w:b/>
                <w:caps/>
                <w:noProof/>
              </w:rPr>
            </w:pPr>
            <w:r w:rsidRPr="008B4C8C">
              <w:rPr>
                <w:b/>
                <w:caps/>
                <w:noProof/>
              </w:rPr>
              <w:t>X</w:t>
            </w:r>
          </w:p>
        </w:tc>
        <w:tc>
          <w:tcPr>
            <w:tcW w:w="2126" w:type="dxa"/>
          </w:tcPr>
          <w:p w14:paraId="2ED8415F" w14:textId="77777777" w:rsidR="00F25D98" w:rsidRPr="008B4C8C" w:rsidRDefault="00F25D98" w:rsidP="001E41F3">
            <w:pPr>
              <w:pStyle w:val="CRCoverPage"/>
              <w:spacing w:after="0"/>
              <w:jc w:val="right"/>
              <w:rPr>
                <w:noProof/>
                <w:u w:val="single"/>
              </w:rPr>
            </w:pPr>
            <w:r w:rsidRPr="008B4C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6B1D5A" w:rsidR="00F25D98" w:rsidRPr="008B4C8C" w:rsidRDefault="00F25D98" w:rsidP="001E41F3">
            <w:pPr>
              <w:pStyle w:val="CRCoverPage"/>
              <w:spacing w:after="0"/>
              <w:jc w:val="center"/>
              <w:rPr>
                <w:b/>
                <w:caps/>
                <w:noProof/>
              </w:rPr>
            </w:pPr>
          </w:p>
        </w:tc>
        <w:tc>
          <w:tcPr>
            <w:tcW w:w="1418" w:type="dxa"/>
            <w:tcBorders>
              <w:left w:val="nil"/>
            </w:tcBorders>
          </w:tcPr>
          <w:p w14:paraId="6562735E" w14:textId="77777777" w:rsidR="00F25D98" w:rsidRPr="008B4C8C" w:rsidRDefault="00F25D98" w:rsidP="001E41F3">
            <w:pPr>
              <w:pStyle w:val="CRCoverPage"/>
              <w:spacing w:after="0"/>
              <w:jc w:val="right"/>
              <w:rPr>
                <w:noProof/>
              </w:rPr>
            </w:pPr>
            <w:r w:rsidRPr="008B4C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B4C8C" w:rsidRDefault="00AE7E78" w:rsidP="001E41F3">
            <w:pPr>
              <w:pStyle w:val="CRCoverPage"/>
              <w:spacing w:after="0"/>
              <w:jc w:val="center"/>
              <w:rPr>
                <w:b/>
                <w:bCs/>
                <w:caps/>
                <w:noProof/>
              </w:rPr>
            </w:pPr>
            <w:r w:rsidRPr="008B4C8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0837E" w:rsidR="001E41F3" w:rsidRDefault="0090060C">
            <w:pPr>
              <w:pStyle w:val="CRCoverPage"/>
              <w:spacing w:after="0"/>
              <w:ind w:left="100"/>
              <w:rPr>
                <w:noProof/>
              </w:rPr>
            </w:pPr>
            <w:r>
              <w:t xml:space="preserve">Update of the PRU Association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2EFBC" w:rsidR="001E41F3" w:rsidRDefault="008B4C8C">
            <w:pPr>
              <w:pStyle w:val="CRCoverPage"/>
              <w:spacing w:after="0"/>
              <w:ind w:left="100"/>
              <w:rPr>
                <w:noProof/>
              </w:rPr>
            </w:pPr>
            <w:r w:rsidRPr="008B4C8C">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ED853"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B67946">
              <w:rPr>
                <w:noProof/>
              </w:rPr>
              <w:t>4</w:t>
            </w:r>
            <w:r>
              <w:rPr>
                <w:noProof/>
              </w:rPr>
              <w:t>-</w:t>
            </w:r>
            <w:r w:rsidR="00E62A04">
              <w:rPr>
                <w:noProof/>
              </w:rPr>
              <w:t>0</w:t>
            </w:r>
            <w:r w:rsidR="00B6794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EF4B5" w:rsidR="001E41F3" w:rsidRDefault="008B4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B4C8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F458B" w14:textId="34230A06" w:rsidR="00A20B22" w:rsidRPr="00A20B22" w:rsidRDefault="00A20B22" w:rsidP="00202EFF">
            <w:pPr>
              <w:spacing w:afterLines="50" w:after="120"/>
              <w:ind w:left="102"/>
              <w:rPr>
                <w:rFonts w:ascii="Arial" w:hAnsi="Arial"/>
                <w:noProof/>
                <w:lang w:eastAsia="zh-CN"/>
              </w:rPr>
            </w:pPr>
            <w:r w:rsidRPr="00A20B22">
              <w:rPr>
                <w:rFonts w:ascii="Arial" w:hAnsi="Arial"/>
                <w:noProof/>
                <w:lang w:eastAsia="zh-CN"/>
              </w:rPr>
              <w:t xml:space="preserve">For the PRU association procedure as defined in </w:t>
            </w:r>
            <w:r>
              <w:rPr>
                <w:rFonts w:ascii="Arial" w:hAnsi="Arial"/>
                <w:noProof/>
                <w:lang w:eastAsia="zh-CN"/>
              </w:rPr>
              <w:t xml:space="preserve">clause 6.17 </w:t>
            </w:r>
            <w:r w:rsidRPr="00A20B22">
              <w:rPr>
                <w:rFonts w:ascii="Arial" w:hAnsi="Arial"/>
                <w:noProof/>
                <w:lang w:eastAsia="zh-CN"/>
              </w:rPr>
              <w:t xml:space="preserve">AMF need verify whether the </w:t>
            </w:r>
            <w:r w:rsidR="00202EFF" w:rsidRPr="00A20B22">
              <w:rPr>
                <w:rFonts w:ascii="Arial" w:hAnsi="Arial"/>
                <w:noProof/>
                <w:lang w:eastAsia="zh-CN"/>
              </w:rPr>
              <w:t xml:space="preserve">PRU association </w:t>
            </w:r>
            <w:r w:rsidRPr="00A20B22">
              <w:rPr>
                <w:rFonts w:ascii="Arial" w:hAnsi="Arial"/>
                <w:noProof/>
                <w:lang w:eastAsia="zh-CN"/>
              </w:rPr>
              <w:t xml:space="preserve">message sender is </w:t>
            </w:r>
            <w:r w:rsidR="00275479">
              <w:rPr>
                <w:rFonts w:ascii="Arial" w:hAnsi="Arial"/>
                <w:noProof/>
                <w:lang w:eastAsia="zh-CN"/>
              </w:rPr>
              <w:t xml:space="preserve">allowed </w:t>
            </w:r>
            <w:r w:rsidR="00C420BB">
              <w:rPr>
                <w:rFonts w:ascii="Arial" w:hAnsi="Arial"/>
                <w:noProof/>
                <w:lang w:eastAsia="zh-CN"/>
              </w:rPr>
              <w:t xml:space="preserve">to act as an </w:t>
            </w:r>
            <w:r w:rsidRPr="00A20B22">
              <w:rPr>
                <w:rFonts w:ascii="Arial" w:hAnsi="Arial"/>
                <w:noProof/>
                <w:lang w:eastAsia="zh-CN"/>
              </w:rPr>
              <w:t xml:space="preserve">PRU and further send the PRU association request to LMF. </w:t>
            </w:r>
          </w:p>
          <w:p w14:paraId="036A3416" w14:textId="2F15282D" w:rsidR="00CE32FD" w:rsidRDefault="00697E39" w:rsidP="00CE32FD">
            <w:pPr>
              <w:pStyle w:val="CRCoverPage"/>
              <w:spacing w:after="0"/>
              <w:ind w:leftChars="50" w:left="100"/>
              <w:rPr>
                <w:noProof/>
                <w:lang w:eastAsia="zh-CN"/>
              </w:rPr>
            </w:pPr>
            <w:r>
              <w:rPr>
                <w:noProof/>
                <w:lang w:eastAsia="zh-CN"/>
              </w:rPr>
              <w:t>To let AMF be aware the message and perform verfication,</w:t>
            </w:r>
            <w:r w:rsidR="00DF2776">
              <w:rPr>
                <w:noProof/>
                <w:lang w:eastAsia="zh-CN"/>
              </w:rPr>
              <w:t xml:space="preserve"> o</w:t>
            </w:r>
            <w:r w:rsidR="00D757D1">
              <w:rPr>
                <w:noProof/>
                <w:lang w:eastAsia="zh-CN"/>
              </w:rPr>
              <w:t>ne possible way could be reus</w:t>
            </w:r>
            <w:r w:rsidR="00F262A2">
              <w:rPr>
                <w:noProof/>
                <w:lang w:eastAsia="zh-CN"/>
              </w:rPr>
              <w:t>ing</w:t>
            </w:r>
            <w:r w:rsidR="00D757D1">
              <w:rPr>
                <w:noProof/>
                <w:lang w:eastAsia="zh-CN"/>
              </w:rPr>
              <w:t xml:space="preserve"> </w:t>
            </w:r>
            <w:r w:rsidR="00D757D1" w:rsidRPr="00D757D1">
              <w:rPr>
                <w:noProof/>
                <w:lang w:eastAsia="zh-CN"/>
              </w:rPr>
              <w:t>MO-LR</w:t>
            </w:r>
            <w:r w:rsidR="003917C5">
              <w:rPr>
                <w:noProof/>
                <w:lang w:eastAsia="zh-CN"/>
              </w:rPr>
              <w:t xml:space="preserve"> </w:t>
            </w:r>
            <w:r w:rsidR="003F4D39">
              <w:rPr>
                <w:noProof/>
                <w:lang w:eastAsia="zh-CN"/>
              </w:rPr>
              <w:t>message</w:t>
            </w:r>
            <w:r w:rsidR="00D757D1" w:rsidRPr="00D757D1">
              <w:rPr>
                <w:noProof/>
                <w:lang w:eastAsia="zh-CN"/>
              </w:rPr>
              <w:t xml:space="preserve"> with a new location service requets type</w:t>
            </w:r>
            <w:r w:rsidR="004F1F64">
              <w:rPr>
                <w:noProof/>
                <w:lang w:eastAsia="zh-CN"/>
              </w:rPr>
              <w:t>, e.g.,</w:t>
            </w:r>
            <w:r w:rsidR="00D757D1" w:rsidRPr="00D757D1">
              <w:rPr>
                <w:noProof/>
                <w:lang w:eastAsia="zh-CN"/>
              </w:rPr>
              <w:t xml:space="preserve"> PRU association/dis-assocaition message tranmission</w:t>
            </w:r>
            <w:r>
              <w:rPr>
                <w:noProof/>
                <w:lang w:eastAsia="zh-CN"/>
              </w:rPr>
              <w:t>.</w:t>
            </w:r>
            <w:r w:rsidR="00D757D1">
              <w:rPr>
                <w:noProof/>
                <w:lang w:eastAsia="zh-CN"/>
              </w:rPr>
              <w:t xml:space="preserve"> </w:t>
            </w:r>
          </w:p>
          <w:p w14:paraId="30505E22" w14:textId="77777777" w:rsidR="00CE32FD" w:rsidRPr="00581A5E" w:rsidRDefault="00CE32FD" w:rsidP="00CE32FD">
            <w:pPr>
              <w:pStyle w:val="CRCoverPage"/>
              <w:spacing w:after="0"/>
              <w:ind w:leftChars="50" w:left="100"/>
              <w:rPr>
                <w:noProof/>
                <w:lang w:eastAsia="zh-CN"/>
              </w:rPr>
            </w:pPr>
          </w:p>
          <w:p w14:paraId="15DC6BD5" w14:textId="4239F60E" w:rsidR="00262722" w:rsidRDefault="0090026E" w:rsidP="00262722">
            <w:pPr>
              <w:pStyle w:val="CRCoverPage"/>
              <w:spacing w:after="0"/>
              <w:ind w:leftChars="50" w:left="100"/>
              <w:rPr>
                <w:noProof/>
                <w:lang w:eastAsia="zh-CN"/>
              </w:rPr>
            </w:pPr>
            <w:r>
              <w:rPr>
                <w:rFonts w:hint="eastAsia"/>
                <w:noProof/>
                <w:lang w:eastAsia="zh-CN"/>
              </w:rPr>
              <w:t>T</w:t>
            </w:r>
            <w:r>
              <w:rPr>
                <w:noProof/>
                <w:lang w:eastAsia="zh-CN"/>
              </w:rPr>
              <w:t xml:space="preserve">he </w:t>
            </w:r>
            <w:r w:rsidR="00A16D39">
              <w:rPr>
                <w:noProof/>
                <w:lang w:eastAsia="zh-CN"/>
              </w:rPr>
              <w:t>pre</w:t>
            </w:r>
            <w:r w:rsidR="00FA11F3">
              <w:rPr>
                <w:noProof/>
                <w:lang w:eastAsia="zh-CN"/>
              </w:rPr>
              <w:t>-</w:t>
            </w:r>
            <w:r w:rsidR="00A16D39">
              <w:rPr>
                <w:noProof/>
                <w:lang w:eastAsia="zh-CN"/>
              </w:rPr>
              <w:t>configured routing ID for PRU message can also be included in the</w:t>
            </w:r>
            <w:r w:rsidR="004051E9">
              <w:rPr>
                <w:noProof/>
                <w:lang w:eastAsia="zh-CN"/>
              </w:rPr>
              <w:t xml:space="preserve"> </w:t>
            </w:r>
            <w:r w:rsidR="00A16D39">
              <w:rPr>
                <w:noProof/>
                <w:lang w:eastAsia="zh-CN"/>
              </w:rPr>
              <w:t>MO</w:t>
            </w:r>
            <w:r w:rsidR="00FF7E50">
              <w:rPr>
                <w:noProof/>
                <w:lang w:eastAsia="zh-CN"/>
              </w:rPr>
              <w:t>-LR request</w:t>
            </w:r>
            <w:r w:rsidR="00262722">
              <w:rPr>
                <w:noProof/>
                <w:lang w:eastAsia="zh-CN"/>
              </w:rPr>
              <w:t xml:space="preserve">, as per clause 5.2.2.1 of TS 24.571 it will not be </w:t>
            </w:r>
            <w:r w:rsidR="003F42B8">
              <w:rPr>
                <w:noProof/>
                <w:lang w:eastAsia="zh-CN"/>
              </w:rPr>
              <w:t>used by AMF if it is included as an Additional Information IE</w:t>
            </w:r>
            <w:r w:rsidR="00262722">
              <w:rPr>
                <w:noProof/>
                <w:lang w:eastAsia="zh-CN"/>
              </w:rPr>
              <w:t>:</w:t>
            </w:r>
          </w:p>
          <w:p w14:paraId="442182E0" w14:textId="77777777" w:rsidR="00262722" w:rsidRPr="00A70B81" w:rsidRDefault="00262722" w:rsidP="00262722">
            <w:pPr>
              <w:pStyle w:val="CRCoverPage"/>
              <w:spacing w:after="0"/>
              <w:ind w:firstLineChars="50" w:firstLine="100"/>
              <w:rPr>
                <w:noProof/>
                <w:lang w:eastAsia="zh-CN"/>
              </w:rPr>
            </w:pPr>
          </w:p>
          <w:p w14:paraId="708AA7DE" w14:textId="6DAA1720" w:rsidR="00262722" w:rsidRPr="00262722" w:rsidRDefault="00262722" w:rsidP="00514107">
            <w:pPr>
              <w:keepLines/>
              <w:overflowPunct w:val="0"/>
              <w:autoSpaceDE w:val="0"/>
              <w:autoSpaceDN w:val="0"/>
              <w:adjustRightInd w:val="0"/>
              <w:ind w:left="1135" w:hanging="851"/>
              <w:rPr>
                <w:noProof/>
                <w:lang w:eastAsia="zh-CN"/>
              </w:rPr>
            </w:pPr>
            <w:r w:rsidRPr="00A70B81">
              <w:rPr>
                <w:rFonts w:ascii="CG Times (WN)" w:eastAsia="等线" w:hAnsi="CG Times (WN)"/>
                <w:i/>
                <w:lang w:val="fr-FR" w:eastAsia="fr-FR"/>
              </w:rPr>
              <w:t>NOTE:</w:t>
            </w:r>
            <w:r w:rsidRPr="00A70B81">
              <w:rPr>
                <w:rFonts w:ascii="CG Times (WN)" w:eastAsia="等线" w:hAnsi="CG Times (WN)"/>
                <w:i/>
                <w:lang w:val="fr-FR" w:eastAsia="fr-FR"/>
              </w:rPr>
              <w:tab/>
              <w:t>The optional Additional Information IE of the UL/DL NAS TRANSPORT message is not used when the MO-LR signaling is transported in the Payload container.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56D5BD" w:rsidR="00DA1EA2" w:rsidRDefault="000F5BCA" w:rsidP="000F5BCA">
            <w:pPr>
              <w:pStyle w:val="CRCoverPage"/>
              <w:spacing w:after="0"/>
              <w:ind w:left="100"/>
              <w:rPr>
                <w:noProof/>
              </w:rPr>
            </w:pPr>
            <w:r w:rsidRPr="000F5BCA">
              <w:rPr>
                <w:noProof/>
                <w:lang w:eastAsia="zh-CN"/>
              </w:rPr>
              <w:t>Update</w:t>
            </w:r>
            <w:r>
              <w:rPr>
                <w:noProof/>
                <w:lang w:eastAsia="zh-CN"/>
              </w:rPr>
              <w:t xml:space="preserve"> the PRU association p</w:t>
            </w:r>
            <w:r w:rsidRPr="000F5BCA">
              <w:rPr>
                <w:noProof/>
                <w:lang w:eastAsia="zh-CN"/>
              </w:rPr>
              <w:t>rocedure</w:t>
            </w:r>
            <w:r>
              <w:rPr>
                <w:noProof/>
                <w:lang w:eastAsia="zh-CN"/>
              </w:rPr>
              <w:t xml:space="preserve"> to clarify how AMF</w:t>
            </w:r>
            <w:r w:rsidR="009A69A6">
              <w:rPr>
                <w:noProof/>
                <w:lang w:eastAsia="zh-CN"/>
              </w:rPr>
              <w:t xml:space="preserve"> </w:t>
            </w:r>
            <w:r w:rsidR="00673309">
              <w:rPr>
                <w:noProof/>
                <w:lang w:eastAsia="zh-CN"/>
              </w:rPr>
              <w:t>is</w:t>
            </w:r>
            <w:r>
              <w:rPr>
                <w:noProof/>
                <w:lang w:eastAsia="zh-CN"/>
              </w:rPr>
              <w:t xml:space="preserve"> aware the PRU related message in NAS level. </w:t>
            </w:r>
            <w:r w:rsidR="008B4C8C" w:rsidRPr="00177D41">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C6AB6" w:rsidR="001E41F3" w:rsidRDefault="000F5BCA" w:rsidP="000F5BCA">
            <w:pPr>
              <w:pStyle w:val="CRCoverPage"/>
              <w:spacing w:after="0"/>
              <w:ind w:left="100"/>
              <w:rPr>
                <w:noProof/>
              </w:rPr>
            </w:pPr>
            <w:r>
              <w:rPr>
                <w:noProof/>
              </w:rPr>
              <w:t>It is unclear how AMF</w:t>
            </w:r>
            <w:r w:rsidR="00673309">
              <w:rPr>
                <w:noProof/>
              </w:rPr>
              <w:t xml:space="preserve"> is</w:t>
            </w:r>
            <w:r>
              <w:rPr>
                <w:noProof/>
              </w:rPr>
              <w:t xml:space="preserve"> aware the PRU related message in NAS level</w:t>
            </w:r>
            <w:r w:rsidR="008B4C8C" w:rsidRPr="008B4C8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E1799" w:rsidR="001E41F3" w:rsidRDefault="008B4C8C" w:rsidP="009E4984">
            <w:pPr>
              <w:pStyle w:val="CRCoverPage"/>
              <w:spacing w:after="0"/>
              <w:ind w:left="100"/>
              <w:rPr>
                <w:noProof/>
              </w:rPr>
            </w:pPr>
            <w:r w:rsidRPr="008B4C8C">
              <w:rPr>
                <w:noProof/>
              </w:rPr>
              <w:t>6.</w:t>
            </w:r>
            <w:r w:rsidR="001A7A27">
              <w:rPr>
                <w:noProof/>
              </w:rPr>
              <w:t>17</w:t>
            </w:r>
            <w:r w:rsidR="009E4984">
              <w:rPr>
                <w:noProof/>
              </w:rPr>
              <w:t>.1</w:t>
            </w:r>
            <w:r w:rsidR="00CC3233">
              <w:rPr>
                <w:noProof/>
              </w:rPr>
              <w:t xml:space="preserve">, </w:t>
            </w:r>
            <w:r w:rsidR="00105FBF">
              <w:rPr>
                <w:noProof/>
              </w:rPr>
              <w:t>6.17.3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559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559F4" w:rsidRDefault="00AE7E78">
            <w:pPr>
              <w:pStyle w:val="CRCoverPage"/>
              <w:spacing w:after="0"/>
              <w:jc w:val="center"/>
              <w:rPr>
                <w:b/>
                <w:caps/>
                <w:noProof/>
              </w:rPr>
            </w:pPr>
            <w:r w:rsidRPr="00C559F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559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559F4" w:rsidRDefault="00AE7E78">
            <w:pPr>
              <w:pStyle w:val="CRCoverPage"/>
              <w:spacing w:after="0"/>
              <w:jc w:val="center"/>
              <w:rPr>
                <w:b/>
                <w:caps/>
                <w:noProof/>
              </w:rPr>
            </w:pPr>
            <w:r w:rsidRPr="00C559F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559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559F4" w:rsidRDefault="00AE7E78">
            <w:pPr>
              <w:pStyle w:val="CRCoverPage"/>
              <w:spacing w:after="0"/>
              <w:jc w:val="center"/>
              <w:rPr>
                <w:b/>
                <w:caps/>
                <w:noProof/>
              </w:rPr>
            </w:pPr>
            <w:r w:rsidRPr="00C559F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6A9B82B" w14:textId="501210E7" w:rsidR="00D57030" w:rsidRPr="00D57030" w:rsidRDefault="00D57030" w:rsidP="00D5703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r w:rsidRPr="00D57030">
        <w:rPr>
          <w:rFonts w:ascii="Arial" w:eastAsia="宋体" w:hAnsi="Arial" w:hint="eastAsia"/>
          <w:sz w:val="32"/>
          <w:lang w:eastAsia="zh-CN"/>
        </w:rPr>
        <w:t>6</w:t>
      </w:r>
      <w:r w:rsidRPr="00D57030">
        <w:rPr>
          <w:rFonts w:ascii="Arial" w:eastAsia="等线" w:hAnsi="Arial" w:hint="eastAsia"/>
          <w:sz w:val="32"/>
          <w:lang w:eastAsia="ko-KR"/>
        </w:rPr>
        <w:t>.</w:t>
      </w:r>
      <w:r w:rsidR="001A7A27">
        <w:rPr>
          <w:rFonts w:ascii="Arial" w:eastAsia="宋体" w:hAnsi="Arial"/>
          <w:sz w:val="32"/>
          <w:lang w:eastAsia="zh-CN"/>
        </w:rPr>
        <w:t>17</w:t>
      </w:r>
      <w:r w:rsidRPr="00D57030">
        <w:rPr>
          <w:rFonts w:ascii="Arial" w:eastAsia="等线" w:hAnsi="Arial"/>
          <w:sz w:val="32"/>
          <w:lang w:eastAsia="ko-KR"/>
        </w:rPr>
        <w:tab/>
        <w:t>Procedures applicable to a PRU</w:t>
      </w:r>
    </w:p>
    <w:p w14:paraId="780B1D2A" w14:textId="415A5721" w:rsidR="00D57030" w:rsidRPr="00D57030" w:rsidRDefault="00D57030" w:rsidP="00D5703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D57030">
        <w:rPr>
          <w:rFonts w:ascii="Arial" w:eastAsia="宋体" w:hAnsi="Arial" w:hint="eastAsia"/>
          <w:sz w:val="28"/>
          <w:lang w:eastAsia="zh-CN"/>
        </w:rPr>
        <w:t>6</w:t>
      </w:r>
      <w:r w:rsidRPr="00D57030">
        <w:rPr>
          <w:rFonts w:ascii="Arial" w:eastAsia="等线" w:hAnsi="Arial"/>
          <w:sz w:val="28"/>
          <w:lang w:eastAsia="en-GB"/>
        </w:rPr>
        <w:t>.</w:t>
      </w:r>
      <w:r w:rsidR="001A7A27">
        <w:rPr>
          <w:rFonts w:ascii="Arial" w:eastAsia="宋体" w:hAnsi="Arial"/>
          <w:sz w:val="28"/>
          <w:lang w:eastAsia="zh-CN"/>
        </w:rPr>
        <w:t>17</w:t>
      </w:r>
      <w:r w:rsidRPr="00D57030">
        <w:rPr>
          <w:rFonts w:ascii="Arial" w:eastAsia="等线" w:hAnsi="Arial"/>
          <w:sz w:val="28"/>
          <w:lang w:eastAsia="en-GB"/>
        </w:rPr>
        <w:t>.1</w:t>
      </w:r>
      <w:r w:rsidRPr="00D57030">
        <w:rPr>
          <w:rFonts w:ascii="Arial" w:eastAsia="等线" w:hAnsi="Arial"/>
          <w:sz w:val="28"/>
          <w:lang w:eastAsia="en-GB"/>
        </w:rPr>
        <w:tab/>
        <w:t>PRU Association Procedure</w:t>
      </w:r>
    </w:p>
    <w:p w14:paraId="5D6AC267" w14:textId="77777777" w:rsidR="00D57030" w:rsidRPr="00D57030" w:rsidRDefault="00D57030" w:rsidP="00D57030">
      <w:pPr>
        <w:overflowPunct w:val="0"/>
        <w:autoSpaceDE w:val="0"/>
        <w:autoSpaceDN w:val="0"/>
        <w:adjustRightInd w:val="0"/>
        <w:textAlignment w:val="baseline"/>
        <w:rPr>
          <w:rFonts w:eastAsia="等线"/>
          <w:lang w:eastAsia="en-GB"/>
        </w:rPr>
      </w:pPr>
      <w:r w:rsidRPr="00D57030">
        <w:rPr>
          <w:rFonts w:eastAsia="等线"/>
          <w:lang w:eastAsia="en-GB"/>
        </w:rPr>
        <w:t>Figure 6.X.1-1 shows a procedure used by a PRU to associate as a PRU with a serving LMF. The procedure is used for initial PRU Association with the serving LMF which may occur when the PRU first starts to access the HPLMN. The procedure can also be used to perform a PRU Association update to inform the serving LMF of the continued availability of the PRU or to inform the serving LMF of some change to the PRU such as a change of location (e.g. a change of tracking area or change of serving AMF) or a change of the PRU positioning capabilities. The PRU shall only perform the Association procedure in the HPLMN.</w:t>
      </w:r>
    </w:p>
    <w:p w14:paraId="63B0C3DB" w14:textId="640AD9AE" w:rsidR="00D57030" w:rsidRPr="00D57030" w:rsidRDefault="00C467DB" w:rsidP="00D57030">
      <w:pPr>
        <w:keepNext/>
        <w:keepLines/>
        <w:overflowPunct w:val="0"/>
        <w:autoSpaceDE w:val="0"/>
        <w:autoSpaceDN w:val="0"/>
        <w:adjustRightInd w:val="0"/>
        <w:spacing w:before="60"/>
        <w:ind w:firstLine="284"/>
        <w:jc w:val="center"/>
        <w:textAlignment w:val="baseline"/>
        <w:rPr>
          <w:rFonts w:ascii="Arial" w:eastAsia="等线" w:hAnsi="Arial"/>
          <w:b/>
          <w:lang w:eastAsia="en-GB"/>
        </w:rPr>
      </w:pPr>
      <w:r w:rsidRPr="00D57030">
        <w:rPr>
          <w:rFonts w:ascii="Arial" w:eastAsia="等线" w:hAnsi="Arial"/>
          <w:b/>
          <w:lang w:eastAsia="en-GB"/>
        </w:rPr>
        <w:object w:dxaOrig="12100" w:dyaOrig="9630" w14:anchorId="3BFBD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4pt;height:350.2pt" o:ole="">
            <v:imagedata r:id="rId13" o:title=""/>
          </v:shape>
          <o:OLEObject Type="Embed" ProgID="Visio.Drawing.15" ShapeID="_x0000_i1025" DrawAspect="Content" ObjectID="_1742397503" r:id="rId14"/>
        </w:object>
      </w:r>
    </w:p>
    <w:p w14:paraId="0F568B9E" w14:textId="37F0E57C" w:rsidR="00D57030" w:rsidRPr="00D57030" w:rsidRDefault="00207F84" w:rsidP="00D57030">
      <w:pPr>
        <w:keepLines/>
        <w:overflowPunct w:val="0"/>
        <w:autoSpaceDE w:val="0"/>
        <w:autoSpaceDN w:val="0"/>
        <w:adjustRightInd w:val="0"/>
        <w:spacing w:after="240"/>
        <w:jc w:val="center"/>
        <w:textAlignment w:val="baseline"/>
        <w:rPr>
          <w:rFonts w:ascii="Arial" w:eastAsia="等线" w:hAnsi="Arial"/>
          <w:b/>
          <w:lang w:eastAsia="en-GB"/>
        </w:rPr>
      </w:pPr>
      <w:r>
        <w:rPr>
          <w:rFonts w:ascii="Arial" w:eastAsia="等线" w:hAnsi="Arial"/>
          <w:b/>
          <w:lang w:eastAsia="en-GB"/>
        </w:rPr>
        <w:t>Figure 6.17</w:t>
      </w:r>
      <w:r w:rsidR="00D57030" w:rsidRPr="00D57030">
        <w:rPr>
          <w:rFonts w:ascii="Arial" w:eastAsia="等线" w:hAnsi="Arial"/>
          <w:b/>
          <w:lang w:eastAsia="en-GB"/>
        </w:rPr>
        <w:t>.1-1: PRU Association Procedure</w:t>
      </w:r>
    </w:p>
    <w:p w14:paraId="0636E4D3" w14:textId="77777777" w:rsidR="00D57030" w:rsidRPr="00D57030" w:rsidRDefault="00D57030" w:rsidP="00D57030">
      <w:pPr>
        <w:overflowPunct w:val="0"/>
        <w:autoSpaceDE w:val="0"/>
        <w:autoSpaceDN w:val="0"/>
        <w:adjustRightInd w:val="0"/>
        <w:textAlignment w:val="baseline"/>
        <w:rPr>
          <w:rFonts w:eastAsia="等线"/>
          <w:lang w:eastAsia="en-GB"/>
        </w:rPr>
      </w:pPr>
      <w:r w:rsidRPr="00D57030">
        <w:rPr>
          <w:rFonts w:eastAsia="等线"/>
          <w:b/>
          <w:bCs/>
          <w:lang w:eastAsia="en-GB"/>
        </w:rPr>
        <w:t>Precondition:</w:t>
      </w:r>
    </w:p>
    <w:p w14:paraId="02F51D84" w14:textId="77777777" w:rsidR="00D57030" w:rsidRPr="00D57030" w:rsidRDefault="00D57030" w:rsidP="00D57030">
      <w:pPr>
        <w:overflowPunct w:val="0"/>
        <w:autoSpaceDE w:val="0"/>
        <w:autoSpaceDN w:val="0"/>
        <w:adjustRightInd w:val="0"/>
        <w:textAlignment w:val="baseline"/>
        <w:rPr>
          <w:rFonts w:eastAsia="等线"/>
          <w:lang w:eastAsia="en-GB"/>
        </w:rPr>
      </w:pPr>
      <w:r w:rsidRPr="00D57030">
        <w:rPr>
          <w:rFonts w:eastAsia="等线"/>
          <w:lang w:eastAsia="en-GB"/>
        </w:rPr>
        <w:t>The PRU is currently registered in the HPLMN. For initial PRU Association, a Routing Identifier may have been configured in the PRU indicating the serving LMF. For subsequent PRU Association, a Routing ID indicating a serving LMF has been returned to the PRU at step 6a or 6b of a previous PRU Association procedure.</w:t>
      </w:r>
    </w:p>
    <w:p w14:paraId="107A0089" w14:textId="77777777" w:rsidR="00D57030" w:rsidRPr="00D57030" w:rsidRDefault="00D57030" w:rsidP="00D57030">
      <w:pPr>
        <w:keepLines/>
        <w:overflowPunct w:val="0"/>
        <w:autoSpaceDE w:val="0"/>
        <w:autoSpaceDN w:val="0"/>
        <w:adjustRightInd w:val="0"/>
        <w:ind w:left="1135" w:hanging="851"/>
        <w:textAlignment w:val="baseline"/>
        <w:rPr>
          <w:rFonts w:eastAsia="等线"/>
          <w:lang w:eastAsia="en-GB"/>
        </w:rPr>
      </w:pPr>
      <w:r w:rsidRPr="00D57030">
        <w:rPr>
          <w:rFonts w:eastAsia="等线"/>
          <w:lang w:eastAsia="en-GB"/>
        </w:rPr>
        <w:t>NOTE 1:</w:t>
      </w:r>
      <w:r w:rsidRPr="00D57030">
        <w:rPr>
          <w:rFonts w:eastAsia="等线"/>
          <w:lang w:eastAsia="en-GB"/>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3373485C" w14:textId="77777777" w:rsidR="00D57030" w:rsidRPr="00D57030" w:rsidRDefault="00D57030" w:rsidP="00D57030">
      <w:pPr>
        <w:overflowPunct w:val="0"/>
        <w:autoSpaceDE w:val="0"/>
        <w:autoSpaceDN w:val="0"/>
        <w:adjustRightInd w:val="0"/>
        <w:ind w:left="568" w:hanging="284"/>
        <w:textAlignment w:val="baseline"/>
        <w:rPr>
          <w:rFonts w:eastAsia="等线"/>
          <w:lang w:eastAsia="en-GB"/>
        </w:rPr>
      </w:pPr>
      <w:r w:rsidRPr="00D57030">
        <w:rPr>
          <w:rFonts w:eastAsia="等线"/>
          <w:lang w:eastAsia="en-GB"/>
        </w:rPr>
        <w:t>1.</w:t>
      </w:r>
      <w:r w:rsidRPr="00D57030">
        <w:rPr>
          <w:rFonts w:eastAsia="等线"/>
          <w:lang w:eastAsia="en-GB"/>
        </w:rPr>
        <w:tab/>
        <w:t>The PRU performs a UE Triggered Service Request if in CM IDLE state.</w:t>
      </w:r>
    </w:p>
    <w:p w14:paraId="6E13FA2B" w14:textId="4ABADB20" w:rsidR="0070425A" w:rsidRPr="00DB7DE3" w:rsidDel="00235969" w:rsidRDefault="00D57030" w:rsidP="00DB7DE3">
      <w:pPr>
        <w:overflowPunct w:val="0"/>
        <w:autoSpaceDE w:val="0"/>
        <w:autoSpaceDN w:val="0"/>
        <w:adjustRightInd w:val="0"/>
        <w:ind w:left="568" w:hanging="284"/>
        <w:textAlignment w:val="baseline"/>
        <w:rPr>
          <w:del w:id="3" w:author="Huawei_12" w:date="2023-03-23T10:28:00Z"/>
        </w:rPr>
      </w:pPr>
      <w:r w:rsidRPr="00D57030">
        <w:rPr>
          <w:rFonts w:eastAsia="等线"/>
          <w:lang w:eastAsia="en-GB"/>
        </w:rPr>
        <w:t>2.</w:t>
      </w:r>
      <w:r w:rsidRPr="00D57030">
        <w:rPr>
          <w:rFonts w:eastAsia="等线"/>
          <w:lang w:eastAsia="en-GB"/>
        </w:rPr>
        <w:tab/>
        <w:t xml:space="preserve">The PRU sends a supplementary services PRU Association Request to the serving AMF in an UL NAS TRANSPORT message and includes any </w:t>
      </w:r>
      <w:r w:rsidRPr="00357B81">
        <w:rPr>
          <w:rFonts w:eastAsia="等线"/>
          <w:lang w:eastAsia="en-GB"/>
        </w:rPr>
        <w:t>preconfigured Routing ID</w:t>
      </w:r>
      <w:r w:rsidRPr="00E63173">
        <w:rPr>
          <w:rFonts w:eastAsia="等线"/>
          <w:lang w:eastAsia="en-GB"/>
        </w:rPr>
        <w:t xml:space="preserve"> for an </w:t>
      </w:r>
      <w:r w:rsidRPr="00357B81">
        <w:rPr>
          <w:rFonts w:eastAsia="等线"/>
          <w:lang w:eastAsia="en-GB"/>
        </w:rPr>
        <w:t>initial Association or the Routing ID if received at step 6a or step 6b for a previous PRU Association procedure.</w:t>
      </w:r>
      <w:r w:rsidRPr="00E63173">
        <w:rPr>
          <w:rFonts w:eastAsia="等线"/>
          <w:lang w:eastAsia="en-GB"/>
        </w:rPr>
        <w:t xml:space="preserve"> Th</w:t>
      </w:r>
      <w:r w:rsidRPr="00D57030">
        <w:rPr>
          <w:rFonts w:eastAsia="等线"/>
          <w:lang w:eastAsia="en-GB"/>
        </w:rPr>
        <w:t xml:space="preserve">e PRU Association Request </w:t>
      </w:r>
      <w:ins w:id="4" w:author="Huawei_12" w:date="2023-03-28T10:51:00Z">
        <w:r w:rsidR="00444635">
          <w:rPr>
            <w:rFonts w:eastAsia="等线"/>
            <w:lang w:eastAsia="en-GB"/>
          </w:rPr>
          <w:t xml:space="preserve">and </w:t>
        </w:r>
        <w:r w:rsidR="00444635">
          <w:rPr>
            <w:rFonts w:eastAsia="等线"/>
            <w:lang w:eastAsia="en-GB"/>
          </w:rPr>
          <w:lastRenderedPageBreak/>
          <w:t xml:space="preserve">Routing ID </w:t>
        </w:r>
      </w:ins>
      <w:ins w:id="5" w:author="Huawei_12" w:date="2023-03-28T10:52:00Z">
        <w:r w:rsidR="00444635">
          <w:rPr>
            <w:rFonts w:eastAsia="等线"/>
            <w:lang w:eastAsia="en-GB"/>
          </w:rPr>
          <w:t>are</w:t>
        </w:r>
      </w:ins>
      <w:del w:id="6" w:author="Huawei_12" w:date="2023-03-28T10:52:00Z">
        <w:r w:rsidRPr="00D57030" w:rsidDel="00444635">
          <w:rPr>
            <w:rFonts w:eastAsia="等线"/>
            <w:lang w:eastAsia="en-GB"/>
          </w:rPr>
          <w:delText>is</w:delText>
        </w:r>
      </w:del>
      <w:r w:rsidRPr="00D57030">
        <w:rPr>
          <w:rFonts w:eastAsia="等线"/>
          <w:lang w:eastAsia="en-GB"/>
        </w:rPr>
        <w:t xml:space="preserve"> included in the</w:t>
      </w:r>
      <w:ins w:id="7" w:author="Huawei_12" w:date="2023-03-21T15:35:00Z">
        <w:r w:rsidR="003076F3">
          <w:rPr>
            <w:rFonts w:eastAsia="等线"/>
            <w:lang w:eastAsia="en-GB"/>
          </w:rPr>
          <w:t xml:space="preserve"> MO-LR </w:t>
        </w:r>
      </w:ins>
      <w:ins w:id="8" w:author="Huawei_12" w:date="2023-03-21T15:43:00Z">
        <w:r w:rsidR="00FE55BA">
          <w:rPr>
            <w:rFonts w:eastAsia="等线"/>
            <w:lang w:eastAsia="en-GB"/>
          </w:rPr>
          <w:t xml:space="preserve">request </w:t>
        </w:r>
      </w:ins>
      <w:ins w:id="9" w:author="Huawei_12" w:date="2023-03-23T11:23:00Z">
        <w:r w:rsidR="00D123E9">
          <w:rPr>
            <w:rFonts w:eastAsia="等线" w:hint="eastAsia"/>
            <w:lang w:eastAsia="zh-CN"/>
          </w:rPr>
          <w:t>via</w:t>
        </w:r>
      </w:ins>
      <w:r w:rsidRPr="00D57030">
        <w:rPr>
          <w:rFonts w:eastAsia="等线"/>
          <w:lang w:eastAsia="en-GB"/>
        </w:rPr>
        <w:t xml:space="preserve"> UL NAS TRANSPORT message at the NAS level. The PRU Association Request includes</w:t>
      </w:r>
      <w:r w:rsidRPr="00D57030">
        <w:rPr>
          <w:rFonts w:eastAsia="等线"/>
        </w:rPr>
        <w:t xml:space="preserve"> </w:t>
      </w:r>
      <w:r w:rsidRPr="00D57030">
        <w:rPr>
          <w:rFonts w:eastAsia="等线"/>
          <w:lang w:eastAsia="en-GB"/>
        </w:rPr>
        <w:t xml:space="preserve">a reason for the PRU Association (e.g. initial PRU Association, or PRU Association update), </w:t>
      </w:r>
      <w:r w:rsidRPr="00D57030">
        <w:rPr>
          <w:rFonts w:eastAsia="等线"/>
        </w:rPr>
        <w:t xml:space="preserve">the </w:t>
      </w:r>
      <w:r w:rsidRPr="00D57030">
        <w:rPr>
          <w:rFonts w:eastAsia="等线"/>
          <w:lang w:eastAsia="en-GB"/>
        </w:rPr>
        <w:t>PRU’s positioning capabilities, location information (if known).</w:t>
      </w:r>
      <w:ins w:id="10" w:author="Huawei_12" w:date="2023-03-14T16:07:00Z">
        <w:r w:rsidR="00571B00" w:rsidRPr="00571B00">
          <w:t xml:space="preserve"> </w:t>
        </w:r>
      </w:ins>
      <w:ins w:id="11" w:author="Huawei_12" w:date="2023-03-23T11:26:00Z">
        <w:r w:rsidR="00DB7DE3">
          <w:t xml:space="preserve">The location service request type </w:t>
        </w:r>
      </w:ins>
      <w:ins w:id="12" w:author="Huawei_12" w:date="2023-03-23T11:27:00Z">
        <w:r w:rsidR="00F5223C">
          <w:t xml:space="preserve">in </w:t>
        </w:r>
      </w:ins>
      <w:ins w:id="13" w:author="huawei2" w:date="2023-03-23T15:03:00Z">
        <w:r w:rsidR="001E71E2">
          <w:t xml:space="preserve">the </w:t>
        </w:r>
      </w:ins>
      <w:ins w:id="14" w:author="Huawei_12" w:date="2023-03-23T11:27:00Z">
        <w:r w:rsidR="00F5223C">
          <w:t>MO-LR</w:t>
        </w:r>
      </w:ins>
      <w:r w:rsidR="00F5223C">
        <w:t xml:space="preserve"> </w:t>
      </w:r>
      <w:ins w:id="15" w:author="huawei2" w:date="2023-03-23T15:04:00Z">
        <w:r w:rsidR="001E71E2">
          <w:rPr>
            <w:rFonts w:eastAsia="等线"/>
            <w:lang w:eastAsia="en-GB"/>
          </w:rPr>
          <w:t>request message</w:t>
        </w:r>
        <w:r w:rsidR="001E71E2">
          <w:t xml:space="preserve"> </w:t>
        </w:r>
      </w:ins>
      <w:ins w:id="16" w:author="Huawei_12" w:date="2023-03-23T11:26:00Z">
        <w:r w:rsidR="00DB7DE3">
          <w:t xml:space="preserve">is PRU </w:t>
        </w:r>
      </w:ins>
      <w:ins w:id="17" w:author="Huawei_12" w:date="2023-03-23T11:31:00Z">
        <w:r w:rsidR="00DB7DE3">
          <w:rPr>
            <w:rFonts w:hint="eastAsia"/>
            <w:lang w:eastAsia="zh-CN"/>
          </w:rPr>
          <w:t>assoc</w:t>
        </w:r>
        <w:r w:rsidR="00DB7DE3">
          <w:rPr>
            <w:lang w:eastAsia="zh-CN"/>
          </w:rPr>
          <w:t>iation/</w:t>
        </w:r>
        <w:r w:rsidR="00DB7DE3" w:rsidRPr="00DB7DE3">
          <w:rPr>
            <w:lang w:eastAsia="zh-CN"/>
          </w:rPr>
          <w:t>dis-</w:t>
        </w:r>
        <w:proofErr w:type="spellStart"/>
        <w:r w:rsidR="00DB7DE3" w:rsidRPr="00DB7DE3">
          <w:rPr>
            <w:lang w:eastAsia="zh-CN"/>
          </w:rPr>
          <w:t>assocaition</w:t>
        </w:r>
      </w:ins>
      <w:proofErr w:type="spellEnd"/>
      <w:ins w:id="18" w:author="Huawei_12" w:date="2023-03-23T11:26:00Z">
        <w:r w:rsidR="00DB7DE3">
          <w:t xml:space="preserve"> message </w:t>
        </w:r>
      </w:ins>
      <w:ins w:id="19" w:author="Huawei_12" w:date="2023-03-23T11:27:00Z">
        <w:r w:rsidR="00DB7DE3">
          <w:t xml:space="preserve">transmission. </w:t>
        </w:r>
      </w:ins>
      <w:del w:id="20" w:author="Huawei_12" w:date="2023-03-23T11:28:00Z">
        <w:r w:rsidR="0070425A" w:rsidDel="00DB7DE3">
          <w:rPr>
            <w:rFonts w:eastAsia="等线"/>
            <w:lang w:eastAsia="en-GB"/>
          </w:rPr>
          <w:delText xml:space="preserve"> </w:delText>
        </w:r>
      </w:del>
    </w:p>
    <w:p w14:paraId="22A16F81" w14:textId="34A15502" w:rsidR="00D57030" w:rsidRPr="00D57030" w:rsidRDefault="00D57030" w:rsidP="00D57030">
      <w:pPr>
        <w:overflowPunct w:val="0"/>
        <w:autoSpaceDE w:val="0"/>
        <w:autoSpaceDN w:val="0"/>
        <w:adjustRightInd w:val="0"/>
        <w:ind w:left="568" w:hanging="284"/>
        <w:textAlignment w:val="baseline"/>
        <w:rPr>
          <w:rFonts w:eastAsia="等线"/>
          <w:lang w:eastAsia="en-GB"/>
        </w:rPr>
      </w:pPr>
      <w:r w:rsidRPr="00D57030">
        <w:rPr>
          <w:rFonts w:eastAsia="等线"/>
          <w:lang w:eastAsia="en-GB"/>
        </w:rPr>
        <w:t>3.</w:t>
      </w:r>
      <w:r w:rsidRPr="00D57030">
        <w:rPr>
          <w:rFonts w:eastAsia="等线"/>
          <w:lang w:eastAsia="en-GB"/>
        </w:rPr>
        <w:tab/>
      </w:r>
      <w:ins w:id="21" w:author="Huawei_12" w:date="2023-03-14T15:56:00Z">
        <w:r w:rsidR="008E375E">
          <w:rPr>
            <w:rFonts w:eastAsia="等线"/>
            <w:lang w:eastAsia="en-GB"/>
          </w:rPr>
          <w:t xml:space="preserve">Based on </w:t>
        </w:r>
      </w:ins>
      <w:ins w:id="22" w:author="Huawei_12" w:date="2023-03-23T16:25:00Z">
        <w:r w:rsidR="00033486">
          <w:rPr>
            <w:rFonts w:eastAsia="等线"/>
            <w:lang w:eastAsia="en-GB"/>
          </w:rPr>
          <w:t xml:space="preserve">the </w:t>
        </w:r>
      </w:ins>
      <w:ins w:id="23" w:author="Huawei_12" w:date="2023-03-28T11:50:00Z">
        <w:r w:rsidR="001624F9">
          <w:rPr>
            <w:rFonts w:eastAsia="等线"/>
            <w:lang w:eastAsia="en-GB"/>
          </w:rPr>
          <w:t xml:space="preserve">location service </w:t>
        </w:r>
      </w:ins>
      <w:ins w:id="24" w:author="Huawei_12" w:date="2023-03-23T16:25:00Z">
        <w:r w:rsidR="00033486">
          <w:rPr>
            <w:rFonts w:eastAsia="等线"/>
            <w:lang w:eastAsia="en-GB"/>
          </w:rPr>
          <w:t>request type</w:t>
        </w:r>
      </w:ins>
      <w:ins w:id="25" w:author="huawei2" w:date="2023-03-23T16:17:00Z">
        <w:r w:rsidR="00225454" w:rsidDel="00225454">
          <w:rPr>
            <w:rFonts w:eastAsia="等线"/>
            <w:lang w:eastAsia="en-GB"/>
          </w:rPr>
          <w:t xml:space="preserve"> </w:t>
        </w:r>
      </w:ins>
      <w:ins w:id="26" w:author="Huawei_12" w:date="2023-03-14T15:56:00Z">
        <w:r w:rsidR="008E375E">
          <w:rPr>
            <w:rFonts w:eastAsia="等线"/>
            <w:lang w:eastAsia="en-GB"/>
          </w:rPr>
          <w:t>in step</w:t>
        </w:r>
      </w:ins>
      <w:r w:rsidR="00C95F2E">
        <w:rPr>
          <w:rFonts w:eastAsia="等线"/>
          <w:lang w:eastAsia="en-GB"/>
        </w:rPr>
        <w:t xml:space="preserve"> </w:t>
      </w:r>
      <w:ins w:id="27" w:author="Huawei_12" w:date="2023-03-14T15:56:00Z">
        <w:r w:rsidR="008E375E">
          <w:rPr>
            <w:rFonts w:eastAsia="等线"/>
            <w:lang w:eastAsia="en-GB"/>
          </w:rPr>
          <w:t>2, t</w:t>
        </w:r>
      </w:ins>
      <w:del w:id="28" w:author="Huawei_12" w:date="2023-03-14T15:56:00Z">
        <w:r w:rsidRPr="00D57030" w:rsidDel="008E375E">
          <w:rPr>
            <w:rFonts w:eastAsia="等线"/>
            <w:lang w:eastAsia="en-GB"/>
          </w:rPr>
          <w:delText>T</w:delText>
        </w:r>
      </w:del>
      <w:r w:rsidRPr="00D57030">
        <w:rPr>
          <w:rFonts w:eastAsia="等线"/>
          <w:lang w:eastAsia="en-GB"/>
        </w:rPr>
        <w:t>he AMF verifies whether the sender of the PRU Association Request is a PRU using subscription information from the UDM.</w:t>
      </w:r>
    </w:p>
    <w:p w14:paraId="263F6BC0" w14:textId="0482B75C" w:rsidR="00D57030" w:rsidRPr="0094115B" w:rsidRDefault="00D57030" w:rsidP="00D57030">
      <w:pPr>
        <w:overflowPunct w:val="0"/>
        <w:autoSpaceDE w:val="0"/>
        <w:autoSpaceDN w:val="0"/>
        <w:adjustRightInd w:val="0"/>
        <w:ind w:left="568" w:hanging="284"/>
        <w:textAlignment w:val="baseline"/>
        <w:rPr>
          <w:rFonts w:eastAsia="等线"/>
          <w:lang w:eastAsia="en-GB"/>
        </w:rPr>
      </w:pPr>
      <w:r w:rsidRPr="00D57030">
        <w:rPr>
          <w:rFonts w:eastAsia="等线"/>
          <w:lang w:eastAsia="en-GB"/>
        </w:rPr>
        <w:t>4.</w:t>
      </w:r>
      <w:r w:rsidRPr="00D57030">
        <w:rPr>
          <w:rFonts w:eastAsia="等线"/>
          <w:lang w:eastAsia="en-GB"/>
        </w:rPr>
        <w:tab/>
        <w:t xml:space="preserve">The AMF selects the serving LMF based on the criteria defined in clause 5.1 or </w:t>
      </w:r>
      <w:r w:rsidRPr="009478B8">
        <w:rPr>
          <w:rFonts w:eastAsia="等线"/>
          <w:lang w:eastAsia="en-GB"/>
        </w:rPr>
        <w:t>one of the Routing ID if included in the UL NAS TRANSPORT message of step 2.</w:t>
      </w:r>
      <w:r w:rsidRPr="00D57030">
        <w:rPr>
          <w:rFonts w:eastAsia="等线"/>
          <w:lang w:eastAsia="en-GB"/>
        </w:rPr>
        <w:t xml:space="preserve"> The AMF may override the Routing ID based on criteria of clause 5.1. </w:t>
      </w:r>
      <w:ins w:id="29" w:author="Huawei_12" w:date="2023-03-14T16:04:00Z">
        <w:r w:rsidR="00C95F2E">
          <w:rPr>
            <w:rFonts w:eastAsia="等线"/>
            <w:lang w:eastAsia="en-GB"/>
          </w:rPr>
          <w:t xml:space="preserve">Based on </w:t>
        </w:r>
      </w:ins>
      <w:ins w:id="30" w:author="Huawei_12" w:date="2023-03-23T16:26:00Z">
        <w:r w:rsidR="00033486">
          <w:rPr>
            <w:rFonts w:eastAsia="等线"/>
            <w:lang w:eastAsia="en-GB"/>
          </w:rPr>
          <w:t xml:space="preserve">the </w:t>
        </w:r>
      </w:ins>
      <w:ins w:id="31" w:author="Huawei_12" w:date="2023-03-28T11:50:00Z">
        <w:r w:rsidR="001624F9">
          <w:rPr>
            <w:rFonts w:eastAsia="等线"/>
            <w:lang w:eastAsia="en-GB"/>
          </w:rPr>
          <w:t>location se</w:t>
        </w:r>
      </w:ins>
      <w:ins w:id="32" w:author="Huawei_12" w:date="2023-03-28T11:51:00Z">
        <w:r w:rsidR="001624F9">
          <w:rPr>
            <w:rFonts w:eastAsia="等线"/>
            <w:lang w:eastAsia="en-GB"/>
          </w:rPr>
          <w:t xml:space="preserve">rvice </w:t>
        </w:r>
      </w:ins>
      <w:ins w:id="33" w:author="Huawei_12" w:date="2023-03-23T16:25:00Z">
        <w:r w:rsidR="00033486">
          <w:rPr>
            <w:rFonts w:eastAsia="等线"/>
            <w:lang w:eastAsia="en-GB"/>
          </w:rPr>
          <w:t>request type</w:t>
        </w:r>
      </w:ins>
      <w:ins w:id="34" w:author="Huawei_12" w:date="2023-03-14T16:04:00Z">
        <w:r w:rsidR="00C95F2E">
          <w:rPr>
            <w:rFonts w:eastAsia="等线"/>
            <w:lang w:eastAsia="en-GB"/>
          </w:rPr>
          <w:t xml:space="preserve"> in step 2, t</w:t>
        </w:r>
      </w:ins>
      <w:del w:id="35" w:author="Huawei_12" w:date="2023-03-14T16:04:00Z">
        <w:r w:rsidRPr="00D57030" w:rsidDel="00C95F2E">
          <w:rPr>
            <w:rFonts w:eastAsia="等线"/>
            <w:lang w:eastAsia="en-GB"/>
          </w:rPr>
          <w:delText>T</w:delText>
        </w:r>
      </w:del>
      <w:r w:rsidRPr="00D57030">
        <w:rPr>
          <w:rFonts w:eastAsia="等线"/>
          <w:lang w:eastAsia="en-GB"/>
        </w:rPr>
        <w:t xml:space="preserve">he AMF transfers the PRU Association Request to the serving LMF using </w:t>
      </w:r>
      <w:proofErr w:type="gramStart"/>
      <w:r w:rsidRPr="00D57030">
        <w:rPr>
          <w:rFonts w:eastAsia="等线"/>
          <w:lang w:eastAsia="en-GB"/>
        </w:rPr>
        <w:t>an</w:t>
      </w:r>
      <w:proofErr w:type="gramEnd"/>
      <w:r w:rsidRPr="00D57030">
        <w:rPr>
          <w:rFonts w:eastAsia="等线"/>
          <w:lang w:eastAsia="en-GB"/>
        </w:rPr>
        <w:t xml:space="preserve"> Namf_Communication_N1MessageNotify service operation. The AMF includes in the Namf_Communication_N1MessageNotify service operation </w:t>
      </w:r>
      <w:r w:rsidRPr="009478B8">
        <w:rPr>
          <w:rFonts w:eastAsia="等线"/>
          <w:lang w:eastAsia="en-GB"/>
        </w:rPr>
        <w:t xml:space="preserve">an indication of whether the request corresponds to a PRU </w:t>
      </w:r>
      <w:r w:rsidRPr="0094115B">
        <w:rPr>
          <w:rFonts w:eastAsia="等线"/>
          <w:lang w:eastAsia="en-GB"/>
        </w:rPr>
        <w:t>subscription. The AMF also includes the SUPI, TAI and cell ID of the PRU.</w:t>
      </w:r>
    </w:p>
    <w:p w14:paraId="6A156DF4" w14:textId="77777777" w:rsidR="00D57030" w:rsidRPr="00D57030" w:rsidRDefault="00D57030" w:rsidP="00D57030">
      <w:pPr>
        <w:overflowPunct w:val="0"/>
        <w:autoSpaceDE w:val="0"/>
        <w:autoSpaceDN w:val="0"/>
        <w:adjustRightInd w:val="0"/>
        <w:ind w:left="568" w:hanging="284"/>
        <w:textAlignment w:val="baseline"/>
        <w:rPr>
          <w:rFonts w:eastAsia="等线"/>
          <w:lang w:eastAsia="en-GB"/>
        </w:rPr>
      </w:pPr>
      <w:r w:rsidRPr="0094115B">
        <w:rPr>
          <w:rFonts w:eastAsia="等线"/>
          <w:lang w:eastAsia="en-GB"/>
        </w:rPr>
        <w:t>5a.</w:t>
      </w:r>
      <w:r w:rsidRPr="0094115B">
        <w:rPr>
          <w:rFonts w:eastAsia="等线"/>
          <w:lang w:eastAsia="en-GB"/>
        </w:rPr>
        <w:tab/>
        <w:t>If the AMF indicates in step 4 that the request corresponds to a PRU and</w:t>
      </w:r>
      <w:r w:rsidRPr="00D57030">
        <w:rPr>
          <w:rFonts w:eastAsia="等线"/>
          <w:lang w:eastAsia="en-GB"/>
        </w:rPr>
        <w:t xml:space="preserve">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Association update based on a change of PRU location, change of PRU TAI, change of serving AMF.</w:t>
      </w:r>
    </w:p>
    <w:p w14:paraId="5328153D" w14:textId="77777777" w:rsidR="00D57030" w:rsidRPr="00D57030" w:rsidRDefault="00D57030" w:rsidP="00D57030">
      <w:pPr>
        <w:overflowPunct w:val="0"/>
        <w:autoSpaceDE w:val="0"/>
        <w:autoSpaceDN w:val="0"/>
        <w:adjustRightInd w:val="0"/>
        <w:ind w:left="1080" w:hanging="796"/>
        <w:textAlignment w:val="baseline"/>
        <w:rPr>
          <w:rFonts w:eastAsia="等线"/>
          <w:lang w:eastAsia="en-GB"/>
        </w:rPr>
      </w:pPr>
      <w:r w:rsidRPr="00D57030">
        <w:rPr>
          <w:rFonts w:eastAsia="等线"/>
          <w:lang w:eastAsia="en-GB"/>
        </w:rPr>
        <w:t>NOTE 2:</w:t>
      </w:r>
      <w:r w:rsidRPr="00D57030">
        <w:rPr>
          <w:rFonts w:eastAsia="等线"/>
          <w:lang w:eastAsia="en-GB"/>
        </w:rPr>
        <w:tab/>
        <w:t>A periodic PRU Association is independent of a periodic NAS Registration and may occur with greater, equal or lesser frequency.</w:t>
      </w:r>
    </w:p>
    <w:p w14:paraId="43C398B5" w14:textId="77777777" w:rsidR="00D57030" w:rsidRPr="00D57030" w:rsidRDefault="00D57030" w:rsidP="00D57030">
      <w:pPr>
        <w:overflowPunct w:val="0"/>
        <w:autoSpaceDE w:val="0"/>
        <w:autoSpaceDN w:val="0"/>
        <w:adjustRightInd w:val="0"/>
        <w:ind w:left="568" w:hanging="284"/>
        <w:textAlignment w:val="baseline"/>
        <w:rPr>
          <w:rFonts w:eastAsia="等线"/>
          <w:lang w:eastAsia="en-GB"/>
        </w:rPr>
      </w:pPr>
      <w:r w:rsidRPr="00D57030">
        <w:rPr>
          <w:rFonts w:eastAsia="等线"/>
          <w:lang w:eastAsia="en-GB"/>
        </w:rPr>
        <w:t>6a.</w:t>
      </w:r>
      <w:r w:rsidRPr="00D57030">
        <w:rPr>
          <w:rFonts w:eastAsia="等线"/>
          <w:lang w:eastAsia="en-GB"/>
        </w:rPr>
        <w:tab/>
        <w:t>The serving AMF forwards the PRU Association Accept and a Routing ID equal to the Correlation ID to the PRU in a DL NAS TRANSPORT message. The PRU stores the Routing ID which is used for any further PRU Association update with the serving LMF. This Routing ID overrides any Routing ID used in previous Association updates, if any.</w:t>
      </w:r>
    </w:p>
    <w:p w14:paraId="41C61F89" w14:textId="77777777" w:rsidR="00D57030" w:rsidRPr="00D57030" w:rsidRDefault="00D57030" w:rsidP="00D57030">
      <w:pPr>
        <w:overflowPunct w:val="0"/>
        <w:autoSpaceDE w:val="0"/>
        <w:autoSpaceDN w:val="0"/>
        <w:adjustRightInd w:val="0"/>
        <w:ind w:left="568" w:hanging="284"/>
        <w:textAlignment w:val="baseline"/>
        <w:rPr>
          <w:rFonts w:eastAsia="等线"/>
          <w:lang w:eastAsia="en-GB"/>
        </w:rPr>
      </w:pPr>
      <w:r w:rsidRPr="00D57030">
        <w:rPr>
          <w:rFonts w:eastAsia="等线"/>
          <w:lang w:eastAsia="en-GB"/>
        </w:rPr>
        <w:t>5b.</w:t>
      </w:r>
      <w:r w:rsidRPr="00D57030">
        <w:rPr>
          <w:rFonts w:eastAsia="等线"/>
          <w:lang w:eastAsia="en-GB"/>
        </w:rPr>
        <w:tab/>
        <w:t>If the AMF indicates in step 4 that the request does not correspond to a PRU subscription or if the serving LMF cannot accept the PRU Association for some other reason (e.g. the serving LMF is not the correct serving LMF for the PRU), the serving LMF returns a PRU Association Reject message, using Namf_Communication_N1N2MessageTransfer service operation towards the AMF,</w:t>
      </w:r>
      <w:r w:rsidRPr="00D57030" w:rsidDel="006066E8">
        <w:rPr>
          <w:rFonts w:eastAsia="等线"/>
          <w:lang w:eastAsia="en-GB"/>
        </w:rPr>
        <w:t xml:space="preserve"> </w:t>
      </w:r>
      <w:r w:rsidRPr="00D57030">
        <w:rPr>
          <w:rFonts w:eastAsia="等线"/>
          <w:lang w:eastAsia="en-GB"/>
        </w:rPr>
        <w:t>and may include the Routing ID of a new serving LMF if the request at step 4 corresponds to a PRU.</w:t>
      </w:r>
    </w:p>
    <w:p w14:paraId="68B4A50E" w14:textId="77777777" w:rsidR="00D57030" w:rsidRPr="00D57030" w:rsidRDefault="00D57030" w:rsidP="00D57030">
      <w:pPr>
        <w:overflowPunct w:val="0"/>
        <w:autoSpaceDE w:val="0"/>
        <w:autoSpaceDN w:val="0"/>
        <w:adjustRightInd w:val="0"/>
        <w:ind w:left="568" w:hanging="284"/>
        <w:textAlignment w:val="baseline"/>
        <w:rPr>
          <w:rFonts w:eastAsia="等线"/>
          <w:lang w:eastAsia="en-GB"/>
        </w:rPr>
      </w:pPr>
      <w:r w:rsidRPr="00D57030">
        <w:rPr>
          <w:rFonts w:eastAsia="等线"/>
          <w:lang w:eastAsia="en-GB"/>
        </w:rPr>
        <w:t>6b.</w:t>
      </w:r>
      <w:r w:rsidRPr="00D57030">
        <w:rPr>
          <w:rFonts w:eastAsia="等线"/>
          <w:lang w:eastAsia="en-GB"/>
        </w:rPr>
        <w:tab/>
        <w:t>The serving AMF forwards the PRU Association Reject in a DL NAS TRANSPORT message to the PRU.</w:t>
      </w:r>
    </w:p>
    <w:p w14:paraId="752D0591" w14:textId="77777777" w:rsidR="00D57030" w:rsidRPr="00D57030" w:rsidRDefault="00D57030" w:rsidP="00D57030">
      <w:pPr>
        <w:overflowPunct w:val="0"/>
        <w:autoSpaceDE w:val="0"/>
        <w:autoSpaceDN w:val="0"/>
        <w:adjustRightInd w:val="0"/>
        <w:ind w:left="568" w:hanging="284"/>
        <w:textAlignment w:val="baseline"/>
        <w:rPr>
          <w:rFonts w:eastAsia="等线"/>
          <w:lang w:eastAsia="en-GB"/>
        </w:rPr>
      </w:pPr>
      <w:r w:rsidRPr="00D57030">
        <w:rPr>
          <w:rFonts w:eastAsia="等线"/>
          <w:lang w:eastAsia="en-GB"/>
        </w:rPr>
        <w:t>7.</w:t>
      </w:r>
      <w:r w:rsidRPr="00D57030">
        <w:rPr>
          <w:rFonts w:eastAsia="等线"/>
          <w:lang w:eastAsia="en-GB"/>
        </w:rPr>
        <w:tab/>
        <w:t>If PRU Association is performed successfully as in steps 5a and 6a, the serving LMF may optionally verify any PRU location provided at step 4 or obtain a more accurate location of the PRU using the procedures defined in clause 6.11. The LMF also stores information received for the PRU.</w:t>
      </w:r>
    </w:p>
    <w:p w14:paraId="5B3B72B3" w14:textId="77777777" w:rsidR="00D57030" w:rsidRPr="00D57030" w:rsidRDefault="00D57030" w:rsidP="00D57030">
      <w:pPr>
        <w:overflowPunct w:val="0"/>
        <w:autoSpaceDE w:val="0"/>
        <w:autoSpaceDN w:val="0"/>
        <w:adjustRightInd w:val="0"/>
        <w:ind w:left="568" w:hanging="284"/>
        <w:textAlignment w:val="baseline"/>
        <w:rPr>
          <w:rFonts w:eastAsia="等线"/>
          <w:lang w:eastAsia="en-GB"/>
        </w:rPr>
      </w:pPr>
      <w:r w:rsidRPr="00D57030">
        <w:rPr>
          <w:rFonts w:eastAsia="等线"/>
          <w:lang w:eastAsia="en-GB"/>
        </w:rPr>
        <w:t>8.</w:t>
      </w:r>
      <w:r w:rsidRPr="00D57030">
        <w:rPr>
          <w:rFonts w:eastAsia="等线"/>
          <w:lang w:eastAsia="en-GB"/>
        </w:rPr>
        <w:tab/>
        <w:t xml:space="preserve">If PRU Association is performed successfully as in steps 5a and 6a and if this is an initial PRU Association or if this is a PRU Association update and information for the PRU has changed, the serving LMF may optionally instigate an </w:t>
      </w:r>
      <w:proofErr w:type="spellStart"/>
      <w:r w:rsidRPr="00D57030">
        <w:rPr>
          <w:rFonts w:eastAsia="等线"/>
          <w:lang w:eastAsia="en-GB"/>
        </w:rPr>
        <w:t>Nnrf_NFManagement_NFUpdate</w:t>
      </w:r>
      <w:proofErr w:type="spellEnd"/>
      <w:r w:rsidRPr="00D57030">
        <w:rPr>
          <w:rFonts w:eastAsia="等线"/>
          <w:lang w:eastAsia="en-GB"/>
        </w:rPr>
        <w:t xml:space="preserve"> Request service operation towards an NRF and includes an existence indication of a PRU associated with a TAI</w:t>
      </w:r>
      <w:r w:rsidRPr="00D57030">
        <w:rPr>
          <w:rFonts w:eastAsia="等线"/>
          <w:sz w:val="21"/>
          <w:szCs w:val="21"/>
          <w:lang w:eastAsia="en-GB"/>
        </w:rPr>
        <w:t xml:space="preserve"> </w:t>
      </w:r>
      <w:r w:rsidRPr="00D57030">
        <w:rPr>
          <w:rFonts w:eastAsia="等线"/>
          <w:lang w:eastAsia="en-GB"/>
        </w:rPr>
        <w:t xml:space="preserve">and may further include PRU information </w:t>
      </w:r>
      <w:r w:rsidRPr="00D57030">
        <w:rPr>
          <w:rFonts w:eastAsia="等线"/>
          <w:lang w:eastAsia="zh-CN"/>
        </w:rPr>
        <w:t xml:space="preserve">which may include </w:t>
      </w:r>
      <w:r w:rsidRPr="00D57030">
        <w:rPr>
          <w:rFonts w:eastAsia="等线"/>
          <w:lang w:eastAsia="en-GB"/>
        </w:rPr>
        <w:t>positioning capabilities, a PRU identifier (which may be local or global) and the location of the PRU. If this is a PRU Association update, the LMF may only inform the NRF about the changed PRU information (e.g. PRU location). If the PRU identifier already exists in the NRF for the serving LMF (from a previous Association), the NRF overwrites the old PRU information with the new PRU information. Otherwise, the NRF adds the PRU information to the information stored in the NRF for the serving LMF.</w:t>
      </w:r>
    </w:p>
    <w:p w14:paraId="12AC33F1" w14:textId="77777777" w:rsidR="00D57030" w:rsidRPr="00D57030" w:rsidRDefault="00D57030" w:rsidP="00D57030">
      <w:pPr>
        <w:overflowPunct w:val="0"/>
        <w:autoSpaceDE w:val="0"/>
        <w:autoSpaceDN w:val="0"/>
        <w:adjustRightInd w:val="0"/>
        <w:ind w:left="568" w:hanging="284"/>
        <w:textAlignment w:val="baseline"/>
        <w:rPr>
          <w:rFonts w:eastAsia="等线"/>
          <w:lang w:eastAsia="en-GB"/>
        </w:rPr>
      </w:pPr>
      <w:r w:rsidRPr="00D57030">
        <w:rPr>
          <w:rFonts w:eastAsia="等线"/>
          <w:lang w:eastAsia="en-GB"/>
        </w:rPr>
        <w:tab/>
        <w:t>For the case that LMF only sends TAI associated PRU existence indication to the NRF, the LMF indicates the existence of PRU</w:t>
      </w:r>
      <w:r w:rsidRPr="00D57030">
        <w:rPr>
          <w:rFonts w:eastAsia="等线" w:hint="eastAsia"/>
          <w:lang w:eastAsia="zh-CN"/>
        </w:rPr>
        <w:t>(</w:t>
      </w:r>
      <w:r w:rsidRPr="00D57030">
        <w:rPr>
          <w:rFonts w:eastAsia="等线"/>
          <w:lang w:eastAsia="zh-CN"/>
        </w:rPr>
        <w:t xml:space="preserve">s) to NRF </w:t>
      </w:r>
      <w:r w:rsidRPr="00D57030">
        <w:rPr>
          <w:rFonts w:eastAsia="等线"/>
          <w:lang w:eastAsia="en-GB"/>
        </w:rPr>
        <w:t>only when the PRU Association is the first one in this TAI. The LMF also indicates to the NRF to remove the TAI associated existence of PRU</w:t>
      </w:r>
      <w:r w:rsidRPr="00D57030">
        <w:rPr>
          <w:rFonts w:eastAsia="等线" w:hint="eastAsia"/>
          <w:lang w:eastAsia="zh-CN"/>
        </w:rPr>
        <w:t>(</w:t>
      </w:r>
      <w:r w:rsidRPr="00D57030">
        <w:rPr>
          <w:rFonts w:eastAsia="等线"/>
          <w:lang w:eastAsia="zh-CN"/>
        </w:rPr>
        <w:t xml:space="preserve">s) </w:t>
      </w:r>
      <w:r w:rsidRPr="00D57030">
        <w:rPr>
          <w:rFonts w:eastAsia="等线"/>
          <w:lang w:eastAsia="en-GB"/>
        </w:rPr>
        <w:t>when there are no longer any PRUs associated in the LMF for this TAI.</w:t>
      </w:r>
    </w:p>
    <w:p w14:paraId="73516224" w14:textId="77777777" w:rsidR="00D57030" w:rsidRPr="00D57030" w:rsidRDefault="00D57030" w:rsidP="00D57030">
      <w:pPr>
        <w:overflowPunct w:val="0"/>
        <w:autoSpaceDE w:val="0"/>
        <w:autoSpaceDN w:val="0"/>
        <w:adjustRightInd w:val="0"/>
        <w:ind w:left="568" w:hanging="284"/>
        <w:textAlignment w:val="baseline"/>
        <w:rPr>
          <w:rFonts w:eastAsia="等线"/>
          <w:lang w:eastAsia="en-GB"/>
        </w:rPr>
      </w:pPr>
      <w:r w:rsidRPr="00D57030">
        <w:rPr>
          <w:rFonts w:eastAsia="等线"/>
          <w:lang w:eastAsia="en-GB"/>
        </w:rPr>
        <w:t>9.</w:t>
      </w:r>
      <w:r w:rsidRPr="00D57030">
        <w:rPr>
          <w:rFonts w:eastAsia="等线"/>
          <w:lang w:eastAsia="en-GB"/>
        </w:rPr>
        <w:tab/>
        <w:t>The NRF returns a confirmation response to the serving LMF.</w:t>
      </w:r>
    </w:p>
    <w:p w14:paraId="142EE4C2" w14:textId="77777777" w:rsidR="00D57030" w:rsidRPr="00D57030" w:rsidRDefault="00D57030" w:rsidP="00D57030">
      <w:pPr>
        <w:overflowPunct w:val="0"/>
        <w:autoSpaceDE w:val="0"/>
        <w:autoSpaceDN w:val="0"/>
        <w:adjustRightInd w:val="0"/>
        <w:ind w:left="568" w:hanging="284"/>
        <w:textAlignment w:val="baseline"/>
        <w:rPr>
          <w:rFonts w:eastAsia="等线"/>
          <w:lang w:eastAsia="en-GB"/>
        </w:rPr>
      </w:pPr>
      <w:r w:rsidRPr="00D57030">
        <w:rPr>
          <w:rFonts w:eastAsia="等线"/>
          <w:lang w:eastAsia="en-GB"/>
        </w:rPr>
        <w:t>10.</w:t>
      </w:r>
      <w:r w:rsidRPr="00D57030">
        <w:rPr>
          <w:rFonts w:eastAsia="等线"/>
          <w:lang w:eastAsia="en-GB"/>
        </w:rPr>
        <w:tab/>
        <w:t>After being rejected at step 6b, if there are new available Routing ID(s), the PRU may perform a PRU Association procedure with the new serving LMF.</w:t>
      </w:r>
    </w:p>
    <w:p w14:paraId="4EE4D63D" w14:textId="34D362AD" w:rsidR="00D57030" w:rsidRDefault="00D57030" w:rsidP="00D57030">
      <w:pPr>
        <w:keepLines/>
        <w:overflowPunct w:val="0"/>
        <w:autoSpaceDE w:val="0"/>
        <w:autoSpaceDN w:val="0"/>
        <w:adjustRightInd w:val="0"/>
        <w:ind w:left="1135" w:hanging="851"/>
        <w:textAlignment w:val="baseline"/>
        <w:rPr>
          <w:rFonts w:eastAsia="等线"/>
          <w:lang w:eastAsia="en-GB"/>
        </w:rPr>
      </w:pPr>
      <w:r w:rsidRPr="00D57030">
        <w:rPr>
          <w:rFonts w:eastAsia="等线"/>
          <w:lang w:eastAsia="en-GB"/>
        </w:rPr>
        <w:lastRenderedPageBreak/>
        <w:t>NOTE 3:</w:t>
      </w:r>
      <w:r w:rsidRPr="00D57030">
        <w:rPr>
          <w:rFonts w:eastAsia="等线"/>
          <w:lang w:eastAsia="en-GB"/>
        </w:rPr>
        <w:tab/>
        <w:t>The PRU may be configured with a limit on the number and/or duration of unsuccessful PRU Association attempts. When this limit is reached the PRU considers itself disassociated.</w:t>
      </w:r>
    </w:p>
    <w:p w14:paraId="547609FE" w14:textId="6F247012" w:rsidR="00527F3B" w:rsidRPr="0042466D" w:rsidRDefault="00527F3B" w:rsidP="00527F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CF1F624" w14:textId="77777777" w:rsidR="003E55A2" w:rsidRDefault="003E55A2" w:rsidP="003E55A2">
      <w:pPr>
        <w:pStyle w:val="3"/>
        <w:rPr>
          <w:rFonts w:eastAsia="宋体"/>
          <w:lang w:eastAsia="zh-CN"/>
        </w:rPr>
      </w:pPr>
      <w:r>
        <w:rPr>
          <w:rFonts w:eastAsia="宋体"/>
          <w:lang w:eastAsia="zh-CN"/>
        </w:rPr>
        <w:t>6.17.3</w:t>
      </w:r>
      <w:r>
        <w:rPr>
          <w:rFonts w:eastAsia="宋体"/>
          <w:lang w:eastAsia="zh-CN"/>
        </w:rPr>
        <w:tab/>
        <w:t>PRU Initiated PRU Disassociation Procedure</w:t>
      </w:r>
    </w:p>
    <w:p w14:paraId="297CA277" w14:textId="77777777" w:rsidR="003E55A2" w:rsidRDefault="003E55A2" w:rsidP="003E55A2">
      <w:pPr>
        <w:rPr>
          <w:rFonts w:eastAsia="宋体"/>
          <w:lang w:eastAsia="zh-CN"/>
        </w:rPr>
      </w:pPr>
      <w:r>
        <w:rPr>
          <w:rFonts w:eastAsia="宋体"/>
          <w:lang w:eastAsia="zh-CN"/>
        </w:rPr>
        <w:t>Figure 6.17.3-1 shows a procedure used by a PRU to disassociate from a serving LMF. The procedure may be used prior to the PRU becoming unavailable (e.g. for a software upgrade or power down) or when the PRU will be transferred to a different serving LMF.</w:t>
      </w:r>
    </w:p>
    <w:p w14:paraId="2D716B79" w14:textId="77777777" w:rsidR="003E55A2" w:rsidRDefault="003E55A2" w:rsidP="003E55A2">
      <w:pPr>
        <w:pStyle w:val="TH"/>
        <w:rPr>
          <w:rFonts w:eastAsia="宋体"/>
          <w:lang w:eastAsia="zh-CN"/>
        </w:rPr>
      </w:pPr>
      <w:r w:rsidRPr="00CB1DB0">
        <w:rPr>
          <w:rFonts w:eastAsia="等线"/>
        </w:rPr>
        <w:object w:dxaOrig="11710" w:dyaOrig="7230" w14:anchorId="335AC986">
          <v:shape id="_x0000_i1026" type="#_x0000_t75" style="width:446.05pt;height:273.5pt" o:ole="">
            <v:imagedata r:id="rId15" o:title=""/>
          </v:shape>
          <o:OLEObject Type="Embed" ProgID="Visio.Drawing.15" ShapeID="_x0000_i1026" DrawAspect="Content" ObjectID="_1742397504" r:id="rId16"/>
        </w:object>
      </w:r>
    </w:p>
    <w:p w14:paraId="7334DC4B" w14:textId="77777777" w:rsidR="003E55A2" w:rsidRDefault="003E55A2" w:rsidP="003E55A2">
      <w:pPr>
        <w:pStyle w:val="TF"/>
        <w:rPr>
          <w:rFonts w:eastAsia="宋体"/>
          <w:lang w:eastAsia="zh-CN"/>
        </w:rPr>
      </w:pPr>
      <w:r>
        <w:rPr>
          <w:rFonts w:eastAsia="宋体"/>
          <w:lang w:eastAsia="zh-CN"/>
        </w:rPr>
        <w:t>Figure 6.17.3-1: PRU Initiated PRU Disassociation Procedure</w:t>
      </w:r>
    </w:p>
    <w:p w14:paraId="4DF41332" w14:textId="77777777" w:rsidR="003E55A2" w:rsidRPr="003E55A2" w:rsidRDefault="003E55A2" w:rsidP="003E55A2">
      <w:pPr>
        <w:rPr>
          <w:rFonts w:eastAsia="宋体"/>
          <w:b/>
          <w:bCs/>
          <w:lang w:eastAsia="zh-CN"/>
        </w:rPr>
      </w:pPr>
      <w:r w:rsidRPr="003E55A2">
        <w:rPr>
          <w:rFonts w:eastAsia="宋体"/>
          <w:b/>
          <w:bCs/>
          <w:lang w:eastAsia="zh-CN"/>
        </w:rPr>
        <w:t>Precondition:</w:t>
      </w:r>
    </w:p>
    <w:p w14:paraId="27913903" w14:textId="77777777" w:rsidR="003E55A2" w:rsidRDefault="003E55A2" w:rsidP="003E55A2">
      <w:pPr>
        <w:rPr>
          <w:rFonts w:eastAsia="宋体"/>
          <w:lang w:eastAsia="zh-CN"/>
        </w:rPr>
      </w:pPr>
      <w:r>
        <w:rPr>
          <w:rFonts w:eastAsia="宋体"/>
          <w:lang w:eastAsia="zh-CN"/>
        </w:rPr>
        <w:t>The PRU has previously associated with the serving LMF using the procedure in clause 6.17.1 and is currently registered in the HPLMN.</w:t>
      </w:r>
    </w:p>
    <w:p w14:paraId="0944E563" w14:textId="77777777" w:rsidR="003E55A2" w:rsidRDefault="003E55A2" w:rsidP="003E55A2">
      <w:pPr>
        <w:pStyle w:val="B1"/>
        <w:rPr>
          <w:rFonts w:eastAsia="宋体"/>
          <w:lang w:eastAsia="zh-CN"/>
        </w:rPr>
      </w:pPr>
      <w:r>
        <w:rPr>
          <w:rFonts w:eastAsia="宋体"/>
          <w:lang w:eastAsia="zh-CN"/>
        </w:rPr>
        <w:t>1.</w:t>
      </w:r>
      <w:r>
        <w:rPr>
          <w:rFonts w:eastAsia="宋体"/>
          <w:lang w:eastAsia="zh-CN"/>
        </w:rPr>
        <w:tab/>
        <w:t>The PRU performs a UE Triggered Service Request if in CM IDLE state.</w:t>
      </w:r>
    </w:p>
    <w:p w14:paraId="3320AA68" w14:textId="6A1C0725" w:rsidR="003E55A2" w:rsidRDefault="003E55A2" w:rsidP="003E55A2">
      <w:pPr>
        <w:pStyle w:val="B1"/>
        <w:rPr>
          <w:rFonts w:eastAsia="宋体"/>
          <w:lang w:eastAsia="zh-CN"/>
        </w:rPr>
      </w:pPr>
      <w:r>
        <w:rPr>
          <w:rFonts w:eastAsia="宋体"/>
          <w:lang w:eastAsia="zh-CN"/>
        </w:rPr>
        <w:t>2.</w:t>
      </w:r>
      <w:r>
        <w:rPr>
          <w:rFonts w:eastAsia="宋体"/>
          <w:lang w:eastAsia="zh-CN"/>
        </w:rPr>
        <w:tab/>
        <w:t xml:space="preserve">The PRU sends a supplementary services PRU Disassociation Request to the serving AMF in an UL NAS TRANSPORT message and includes the Routing ID received at step 6a for the procedure in clause 6.17.1 for a previous PRU Association procedure. The PRU also indicates whether an acknowledgment is expected. The PRU Disassociation Request </w:t>
      </w:r>
      <w:ins w:id="36" w:author="Huawei_12" w:date="2023-03-28T11:32:00Z">
        <w:r w:rsidR="006D2805">
          <w:rPr>
            <w:rFonts w:eastAsia="宋体"/>
            <w:lang w:eastAsia="zh-CN"/>
          </w:rPr>
          <w:t>and Routing ID are</w:t>
        </w:r>
      </w:ins>
      <w:del w:id="37" w:author="Huawei_12" w:date="2023-03-28T11:32:00Z">
        <w:r w:rsidDel="006D2805">
          <w:rPr>
            <w:rFonts w:eastAsia="宋体"/>
            <w:lang w:eastAsia="zh-CN"/>
          </w:rPr>
          <w:delText>is</w:delText>
        </w:r>
      </w:del>
      <w:r>
        <w:rPr>
          <w:rFonts w:eastAsia="宋体"/>
          <w:lang w:eastAsia="zh-CN"/>
        </w:rPr>
        <w:t xml:space="preserve"> included in the </w:t>
      </w:r>
      <w:ins w:id="38" w:author="Huawei_12" w:date="2023-03-28T11:33:00Z">
        <w:r w:rsidR="006D2805" w:rsidRPr="006D2805">
          <w:rPr>
            <w:rFonts w:eastAsia="宋体"/>
            <w:lang w:eastAsia="zh-CN"/>
          </w:rPr>
          <w:t xml:space="preserve">MO-LR request </w:t>
        </w:r>
        <w:r w:rsidR="006D2805">
          <w:rPr>
            <w:rFonts w:eastAsia="宋体"/>
            <w:lang w:eastAsia="zh-CN"/>
          </w:rPr>
          <w:t xml:space="preserve">via </w:t>
        </w:r>
      </w:ins>
      <w:r>
        <w:rPr>
          <w:rFonts w:eastAsia="宋体"/>
          <w:lang w:eastAsia="zh-CN"/>
        </w:rPr>
        <w:t>UL NAS TRANSPORT message at the NAS level.</w:t>
      </w:r>
    </w:p>
    <w:p w14:paraId="07362E67" w14:textId="77777777" w:rsidR="003E55A2" w:rsidRDefault="003E55A2" w:rsidP="003E55A2">
      <w:pPr>
        <w:pStyle w:val="NO"/>
        <w:rPr>
          <w:rFonts w:eastAsia="宋体"/>
          <w:lang w:eastAsia="zh-CN"/>
        </w:rPr>
      </w:pPr>
      <w:r>
        <w:rPr>
          <w:rFonts w:eastAsia="宋体"/>
          <w:lang w:eastAsia="zh-CN"/>
        </w:rPr>
        <w:t>NOTE 1:</w:t>
      </w:r>
      <w:r>
        <w:rPr>
          <w:rFonts w:eastAsia="宋体"/>
          <w:lang w:eastAsia="zh-CN"/>
        </w:rPr>
        <w:tab/>
        <w:t>A PRU could indicate whether an acknowledgment is expected according to whether the PRU expects to be still able to receive the acknowledgment at a later time.</w:t>
      </w:r>
    </w:p>
    <w:p w14:paraId="449ED7FF" w14:textId="77777777" w:rsidR="003E55A2" w:rsidRDefault="003E55A2" w:rsidP="003E55A2">
      <w:pPr>
        <w:pStyle w:val="B1"/>
        <w:rPr>
          <w:rFonts w:eastAsia="宋体"/>
          <w:lang w:eastAsia="zh-CN"/>
        </w:rPr>
      </w:pPr>
      <w:r>
        <w:rPr>
          <w:rFonts w:eastAsia="宋体"/>
          <w:lang w:eastAsia="zh-CN"/>
        </w:rPr>
        <w:t>3.</w:t>
      </w:r>
      <w:r>
        <w:rPr>
          <w:rFonts w:eastAsia="宋体"/>
          <w:lang w:eastAsia="zh-CN"/>
        </w:rPr>
        <w:tab/>
        <w:t>The AMF verifies whether the sender of the PRU Disassociation Request is a PRU using subscription information from the UDM.</w:t>
      </w:r>
    </w:p>
    <w:p w14:paraId="1CD11C6B" w14:textId="77777777" w:rsidR="003E55A2" w:rsidRDefault="003E55A2" w:rsidP="003E55A2">
      <w:pPr>
        <w:pStyle w:val="B1"/>
        <w:rPr>
          <w:rFonts w:eastAsia="宋体"/>
          <w:lang w:eastAsia="zh-CN"/>
        </w:rPr>
      </w:pPr>
      <w:r>
        <w:rPr>
          <w:rFonts w:eastAsia="宋体"/>
          <w:lang w:eastAsia="zh-CN"/>
        </w:rPr>
        <w:t>4.</w:t>
      </w:r>
      <w:r>
        <w:rPr>
          <w:rFonts w:eastAsia="宋体"/>
          <w:lang w:eastAsia="zh-CN"/>
        </w:rPr>
        <w:tab/>
        <w:t xml:space="preserve">The AMF selects the serving LMF based on the Routing ID and optionally the current TAI and transfers the PRU Disassociation Request to the serving LMF using </w:t>
      </w:r>
      <w:proofErr w:type="gramStart"/>
      <w:r>
        <w:rPr>
          <w:rFonts w:eastAsia="宋体"/>
          <w:lang w:eastAsia="zh-CN"/>
        </w:rPr>
        <w:t>an</w:t>
      </w:r>
      <w:proofErr w:type="gramEnd"/>
      <w:r>
        <w:rPr>
          <w:rFonts w:eastAsia="宋体"/>
          <w:lang w:eastAsia="zh-CN"/>
        </w:rPr>
        <w:t xml:space="preserve"> Namf_Communication_N1MessageNotify service operation. The AMF includes in the Namf_Communication_N1MessageNotify service operation an indication of whether the sender of the PRU Disassociation Request is a PRU. The AMF also includes the SUPI of the PRU.</w:t>
      </w:r>
    </w:p>
    <w:p w14:paraId="1D3BF2FD" w14:textId="77777777" w:rsidR="003E55A2" w:rsidRDefault="003E55A2" w:rsidP="003E55A2">
      <w:pPr>
        <w:pStyle w:val="B1"/>
        <w:rPr>
          <w:rFonts w:eastAsia="宋体"/>
          <w:lang w:eastAsia="zh-CN"/>
        </w:rPr>
      </w:pPr>
      <w:r>
        <w:rPr>
          <w:rFonts w:eastAsia="宋体"/>
          <w:lang w:eastAsia="zh-CN"/>
        </w:rPr>
        <w:lastRenderedPageBreak/>
        <w:t>5.</w:t>
      </w:r>
      <w:r>
        <w:rPr>
          <w:rFonts w:eastAsia="宋体"/>
          <w:lang w:eastAsia="zh-CN"/>
        </w:rPr>
        <w:tab/>
        <w:t>The serving LMF verifies that the PRU is currently associated in the serving LMF. If the PRU is not currently associated in the serving LMF, the serving LMF performs steps 6 and 7 but not steps 8 and 9.</w:t>
      </w:r>
    </w:p>
    <w:p w14:paraId="1FE59DA4" w14:textId="77777777" w:rsidR="003E55A2" w:rsidRDefault="003E55A2" w:rsidP="003E55A2">
      <w:pPr>
        <w:pStyle w:val="NO"/>
        <w:rPr>
          <w:rFonts w:eastAsia="宋体"/>
          <w:lang w:eastAsia="zh-CN"/>
        </w:rPr>
      </w:pPr>
      <w:r>
        <w:rPr>
          <w:rFonts w:eastAsia="宋体"/>
          <w:lang w:eastAsia="zh-CN"/>
        </w:rPr>
        <w:t>NOTE 2:</w:t>
      </w:r>
      <w:r>
        <w:rPr>
          <w:rFonts w:eastAsia="宋体"/>
          <w:lang w:eastAsia="zh-CN"/>
        </w:rPr>
        <w:tab/>
        <w:t>Inconsistency between Association in a PRU versus a serving LMF might arise if a PRU is powered off or loses network coverage and if the serving LMF then performs an LMF initiated PRU Disassociation.</w:t>
      </w:r>
    </w:p>
    <w:p w14:paraId="46DD6C3A" w14:textId="77777777" w:rsidR="003E55A2" w:rsidRDefault="003E55A2" w:rsidP="003E55A2">
      <w:pPr>
        <w:pStyle w:val="B1"/>
        <w:rPr>
          <w:rFonts w:eastAsia="宋体"/>
          <w:lang w:eastAsia="zh-CN"/>
        </w:rPr>
      </w:pPr>
      <w:r>
        <w:rPr>
          <w:rFonts w:eastAsia="宋体"/>
          <w:lang w:eastAsia="zh-CN"/>
        </w:rPr>
        <w:t>6.</w:t>
      </w:r>
      <w:r>
        <w:rPr>
          <w:rFonts w:eastAsia="宋体"/>
          <w:lang w:eastAsia="zh-CN"/>
        </w:rPr>
        <w:tab/>
        <w:t>If the PRU has indicated that an acknowledgment is expected, the serving LMF returns a PRU Disassociation Accept, as a supplementary services message, using an Namf_Communication_N1N2MessageTransfer service operation towards the AMF, and a Correlation ID.</w:t>
      </w:r>
    </w:p>
    <w:p w14:paraId="378DCA22" w14:textId="15967FAE" w:rsidR="003E55A2" w:rsidRDefault="003E55A2" w:rsidP="003E55A2">
      <w:pPr>
        <w:pStyle w:val="B1"/>
        <w:rPr>
          <w:rFonts w:eastAsia="宋体"/>
          <w:lang w:eastAsia="zh-CN"/>
        </w:rPr>
      </w:pPr>
      <w:r>
        <w:rPr>
          <w:rFonts w:eastAsia="宋体"/>
          <w:lang w:eastAsia="zh-CN"/>
        </w:rPr>
        <w:t>7.</w:t>
      </w:r>
      <w:r>
        <w:rPr>
          <w:rFonts w:eastAsia="宋体"/>
          <w:lang w:eastAsia="zh-CN"/>
        </w:rPr>
        <w:tab/>
        <w:t xml:space="preserve">The serving AMF forwards the PRU Disassociation Accept and a Routing ID equal to the Correlation ID to the PRU </w:t>
      </w:r>
      <w:ins w:id="39" w:author="huawei2" w:date="2023-03-23T16:14:00Z">
        <w:r w:rsidR="00E44930">
          <w:rPr>
            <w:rFonts w:eastAsia="宋体"/>
            <w:lang w:eastAsia="zh-CN"/>
          </w:rPr>
          <w:t xml:space="preserve">via MO-LR response message </w:t>
        </w:r>
      </w:ins>
      <w:r>
        <w:rPr>
          <w:rFonts w:eastAsia="宋体"/>
          <w:lang w:eastAsia="zh-CN"/>
        </w:rPr>
        <w:t>in a DL NAS TRANSPORT message.</w:t>
      </w:r>
    </w:p>
    <w:p w14:paraId="559044C1" w14:textId="77777777" w:rsidR="003E55A2" w:rsidRDefault="003E55A2" w:rsidP="003E55A2">
      <w:pPr>
        <w:pStyle w:val="B1"/>
        <w:rPr>
          <w:rFonts w:eastAsia="宋体"/>
          <w:lang w:eastAsia="zh-CN"/>
        </w:rPr>
      </w:pPr>
      <w:r>
        <w:rPr>
          <w:rFonts w:eastAsia="宋体"/>
          <w:lang w:eastAsia="zh-CN"/>
        </w:rPr>
        <w:t>8.</w:t>
      </w:r>
      <w:r>
        <w:rPr>
          <w:rFonts w:eastAsia="宋体"/>
          <w:lang w:eastAsia="zh-CN"/>
        </w:rPr>
        <w:tab/>
        <w:t xml:space="preserve">If the serving LMF has indicated the PRU to an NRF during a previous PRU Association, the serving LMF invokes an </w:t>
      </w:r>
      <w:proofErr w:type="spellStart"/>
      <w:r>
        <w:rPr>
          <w:rFonts w:eastAsia="宋体"/>
          <w:lang w:eastAsia="zh-CN"/>
        </w:rPr>
        <w:t>Nnrf_NFManagement_NFUpdate</w:t>
      </w:r>
      <w:proofErr w:type="spellEnd"/>
      <w:r>
        <w:rPr>
          <w:rFonts w:eastAsia="宋体"/>
          <w:lang w:eastAsia="zh-CN"/>
        </w:rPr>
        <w:t xml:space="preserve"> Request service operation towards the NRF and includes an indication of PRU removal and the PRU identifier if PRU information was sent to the NRF. The NRF then removes the TAI associated PRU existence indication and further removes PRU information in the NRF for this PRU for the serving LMF.</w:t>
      </w:r>
    </w:p>
    <w:p w14:paraId="1AAA881E" w14:textId="77777777" w:rsidR="003E55A2" w:rsidRDefault="003E55A2" w:rsidP="003E55A2">
      <w:pPr>
        <w:pStyle w:val="B1"/>
        <w:rPr>
          <w:rFonts w:eastAsia="宋体"/>
          <w:lang w:eastAsia="zh-CN"/>
        </w:rPr>
      </w:pPr>
      <w:r>
        <w:rPr>
          <w:rFonts w:eastAsia="宋体"/>
          <w:lang w:eastAsia="zh-CN"/>
        </w:rPr>
        <w:tab/>
        <w:t>For the case that the LMF only sends TAI associated PRU existence indication to the NRF, the LMF indicates to the NRF to remove the existence of PRU(s) when all PRUs in a TAI have been disassociated.</w:t>
      </w:r>
    </w:p>
    <w:p w14:paraId="1B349EDF" w14:textId="77777777" w:rsidR="003E55A2" w:rsidRDefault="003E55A2" w:rsidP="003E55A2">
      <w:pPr>
        <w:pStyle w:val="B1"/>
        <w:rPr>
          <w:rFonts w:eastAsia="宋体"/>
          <w:lang w:eastAsia="zh-CN"/>
        </w:rPr>
      </w:pPr>
      <w:r>
        <w:rPr>
          <w:rFonts w:eastAsia="宋体"/>
          <w:lang w:eastAsia="zh-CN"/>
        </w:rPr>
        <w:t>9.</w:t>
      </w:r>
      <w:r>
        <w:rPr>
          <w:rFonts w:eastAsia="宋体"/>
          <w:lang w:eastAsia="zh-CN"/>
        </w:rPr>
        <w:tab/>
        <w:t>The NRF returns a confirmation response to the serving LMF.</w:t>
      </w:r>
    </w:p>
    <w:p w14:paraId="25067661" w14:textId="77777777" w:rsidR="00251C9C" w:rsidRPr="0042466D" w:rsidRDefault="00251C9C" w:rsidP="00251C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3E55A2" w:rsidRDefault="001E41F3">
      <w:pPr>
        <w:rPr>
          <w:noProof/>
        </w:rPr>
      </w:pPr>
    </w:p>
    <w:sectPr w:rsidR="001E41F3" w:rsidRPr="003E55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ECAC7" w14:textId="77777777" w:rsidR="00962375" w:rsidRDefault="00962375">
      <w:r>
        <w:separator/>
      </w:r>
    </w:p>
  </w:endnote>
  <w:endnote w:type="continuationSeparator" w:id="0">
    <w:p w14:paraId="5E03A1B4" w14:textId="77777777" w:rsidR="00962375" w:rsidRDefault="00962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48C51" w14:textId="77777777" w:rsidR="00962375" w:rsidRDefault="00962375">
      <w:r>
        <w:separator/>
      </w:r>
    </w:p>
  </w:footnote>
  <w:footnote w:type="continuationSeparator" w:id="0">
    <w:p w14:paraId="2996ADC5" w14:textId="77777777" w:rsidR="00962375" w:rsidRDefault="00962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D23B8"/>
    <w:multiLevelType w:val="hybridMultilevel"/>
    <w:tmpl w:val="13806062"/>
    <w:lvl w:ilvl="0" w:tplc="9A94CB8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A4024F3"/>
    <w:multiLevelType w:val="hybridMultilevel"/>
    <w:tmpl w:val="7D2EE0EE"/>
    <w:lvl w:ilvl="0" w:tplc="1CE4B3B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2">
    <w15:presenceInfo w15:providerId="None" w15:userId="Huawei_12"/>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E"/>
    <w:rsid w:val="000028E0"/>
    <w:rsid w:val="000061CE"/>
    <w:rsid w:val="00015576"/>
    <w:rsid w:val="00017350"/>
    <w:rsid w:val="00022E4A"/>
    <w:rsid w:val="00022F75"/>
    <w:rsid w:val="000232EF"/>
    <w:rsid w:val="00023587"/>
    <w:rsid w:val="00025055"/>
    <w:rsid w:val="0002510E"/>
    <w:rsid w:val="000313A4"/>
    <w:rsid w:val="000325C8"/>
    <w:rsid w:val="00033263"/>
    <w:rsid w:val="00033486"/>
    <w:rsid w:val="000337A8"/>
    <w:rsid w:val="000403D6"/>
    <w:rsid w:val="00041481"/>
    <w:rsid w:val="0005634B"/>
    <w:rsid w:val="00057F79"/>
    <w:rsid w:val="0006135F"/>
    <w:rsid w:val="00065216"/>
    <w:rsid w:val="00067090"/>
    <w:rsid w:val="000912BA"/>
    <w:rsid w:val="00093FD3"/>
    <w:rsid w:val="00094F95"/>
    <w:rsid w:val="00095C91"/>
    <w:rsid w:val="000967BB"/>
    <w:rsid w:val="000A290A"/>
    <w:rsid w:val="000A3F64"/>
    <w:rsid w:val="000A6394"/>
    <w:rsid w:val="000A6F7D"/>
    <w:rsid w:val="000B12E7"/>
    <w:rsid w:val="000B2850"/>
    <w:rsid w:val="000B41BE"/>
    <w:rsid w:val="000B477F"/>
    <w:rsid w:val="000B7FED"/>
    <w:rsid w:val="000C038A"/>
    <w:rsid w:val="000C523E"/>
    <w:rsid w:val="000C6598"/>
    <w:rsid w:val="000C7C9C"/>
    <w:rsid w:val="000D1D1C"/>
    <w:rsid w:val="000D294B"/>
    <w:rsid w:val="000D3BD5"/>
    <w:rsid w:val="000D44B3"/>
    <w:rsid w:val="000F2289"/>
    <w:rsid w:val="000F3253"/>
    <w:rsid w:val="000F5BCA"/>
    <w:rsid w:val="00102062"/>
    <w:rsid w:val="00105FBF"/>
    <w:rsid w:val="00106839"/>
    <w:rsid w:val="00112D21"/>
    <w:rsid w:val="001149E2"/>
    <w:rsid w:val="0011508B"/>
    <w:rsid w:val="00117139"/>
    <w:rsid w:val="00120D71"/>
    <w:rsid w:val="00122E75"/>
    <w:rsid w:val="00125097"/>
    <w:rsid w:val="00127D83"/>
    <w:rsid w:val="00130598"/>
    <w:rsid w:val="00134E80"/>
    <w:rsid w:val="0014233A"/>
    <w:rsid w:val="00145D43"/>
    <w:rsid w:val="0015412D"/>
    <w:rsid w:val="0015584E"/>
    <w:rsid w:val="001624F9"/>
    <w:rsid w:val="0017245C"/>
    <w:rsid w:val="00174B00"/>
    <w:rsid w:val="001902CE"/>
    <w:rsid w:val="00192C46"/>
    <w:rsid w:val="00197717"/>
    <w:rsid w:val="001A08B3"/>
    <w:rsid w:val="001A5C5A"/>
    <w:rsid w:val="001A7A27"/>
    <w:rsid w:val="001A7B60"/>
    <w:rsid w:val="001B52F0"/>
    <w:rsid w:val="001B7376"/>
    <w:rsid w:val="001B7A65"/>
    <w:rsid w:val="001B7E16"/>
    <w:rsid w:val="001C0BDA"/>
    <w:rsid w:val="001D5088"/>
    <w:rsid w:val="001D71C5"/>
    <w:rsid w:val="001E20BA"/>
    <w:rsid w:val="001E41F3"/>
    <w:rsid w:val="001E71E2"/>
    <w:rsid w:val="001F0B39"/>
    <w:rsid w:val="001F25B5"/>
    <w:rsid w:val="001F4713"/>
    <w:rsid w:val="00202EFF"/>
    <w:rsid w:val="00206B38"/>
    <w:rsid w:val="00207B55"/>
    <w:rsid w:val="00207F84"/>
    <w:rsid w:val="00215360"/>
    <w:rsid w:val="00217B5F"/>
    <w:rsid w:val="00225454"/>
    <w:rsid w:val="00227BDD"/>
    <w:rsid w:val="00232E3D"/>
    <w:rsid w:val="00235969"/>
    <w:rsid w:val="00241D00"/>
    <w:rsid w:val="00250E31"/>
    <w:rsid w:val="00251C9C"/>
    <w:rsid w:val="0026004D"/>
    <w:rsid w:val="00262722"/>
    <w:rsid w:val="00262A1B"/>
    <w:rsid w:val="002640DD"/>
    <w:rsid w:val="00271538"/>
    <w:rsid w:val="00275479"/>
    <w:rsid w:val="00275D12"/>
    <w:rsid w:val="00276139"/>
    <w:rsid w:val="00284FEB"/>
    <w:rsid w:val="002860C4"/>
    <w:rsid w:val="002927FB"/>
    <w:rsid w:val="00294C0F"/>
    <w:rsid w:val="002A2820"/>
    <w:rsid w:val="002A465A"/>
    <w:rsid w:val="002A55BC"/>
    <w:rsid w:val="002B05EE"/>
    <w:rsid w:val="002B3F07"/>
    <w:rsid w:val="002B451D"/>
    <w:rsid w:val="002B5741"/>
    <w:rsid w:val="002B7C72"/>
    <w:rsid w:val="002C25A2"/>
    <w:rsid w:val="002C5F86"/>
    <w:rsid w:val="002D31A2"/>
    <w:rsid w:val="002E4497"/>
    <w:rsid w:val="002E472E"/>
    <w:rsid w:val="002E606F"/>
    <w:rsid w:val="002F54DA"/>
    <w:rsid w:val="002F5859"/>
    <w:rsid w:val="003006E6"/>
    <w:rsid w:val="003020BC"/>
    <w:rsid w:val="003023E6"/>
    <w:rsid w:val="003033A2"/>
    <w:rsid w:val="00305409"/>
    <w:rsid w:val="003076F3"/>
    <w:rsid w:val="00313447"/>
    <w:rsid w:val="00317C29"/>
    <w:rsid w:val="00320500"/>
    <w:rsid w:val="003231CF"/>
    <w:rsid w:val="00326ED3"/>
    <w:rsid w:val="0034400A"/>
    <w:rsid w:val="003474F6"/>
    <w:rsid w:val="003530B9"/>
    <w:rsid w:val="0035397C"/>
    <w:rsid w:val="00355D49"/>
    <w:rsid w:val="00357B81"/>
    <w:rsid w:val="003609EF"/>
    <w:rsid w:val="0036231A"/>
    <w:rsid w:val="00366A8F"/>
    <w:rsid w:val="00367D47"/>
    <w:rsid w:val="00370A5A"/>
    <w:rsid w:val="00374DD4"/>
    <w:rsid w:val="00375B71"/>
    <w:rsid w:val="003770EC"/>
    <w:rsid w:val="00383BE4"/>
    <w:rsid w:val="003917A4"/>
    <w:rsid w:val="003917C5"/>
    <w:rsid w:val="00394F61"/>
    <w:rsid w:val="00396080"/>
    <w:rsid w:val="003A0662"/>
    <w:rsid w:val="003A3007"/>
    <w:rsid w:val="003A3D52"/>
    <w:rsid w:val="003A4EF3"/>
    <w:rsid w:val="003B6C81"/>
    <w:rsid w:val="003B7308"/>
    <w:rsid w:val="003C2578"/>
    <w:rsid w:val="003C364E"/>
    <w:rsid w:val="003D354F"/>
    <w:rsid w:val="003E1A36"/>
    <w:rsid w:val="003E55A2"/>
    <w:rsid w:val="003E623E"/>
    <w:rsid w:val="003F42B8"/>
    <w:rsid w:val="003F4D39"/>
    <w:rsid w:val="003F79D3"/>
    <w:rsid w:val="004051E9"/>
    <w:rsid w:val="00410371"/>
    <w:rsid w:val="00410AE1"/>
    <w:rsid w:val="00416077"/>
    <w:rsid w:val="004242F1"/>
    <w:rsid w:val="00424D9D"/>
    <w:rsid w:val="00440798"/>
    <w:rsid w:val="004431C4"/>
    <w:rsid w:val="00444635"/>
    <w:rsid w:val="004446B8"/>
    <w:rsid w:val="00453344"/>
    <w:rsid w:val="00455033"/>
    <w:rsid w:val="004557FC"/>
    <w:rsid w:val="004603FE"/>
    <w:rsid w:val="0047321D"/>
    <w:rsid w:val="00474A01"/>
    <w:rsid w:val="00476453"/>
    <w:rsid w:val="0048072F"/>
    <w:rsid w:val="004846F0"/>
    <w:rsid w:val="00484735"/>
    <w:rsid w:val="004856F0"/>
    <w:rsid w:val="004918F0"/>
    <w:rsid w:val="004932B5"/>
    <w:rsid w:val="004A4CC4"/>
    <w:rsid w:val="004B4724"/>
    <w:rsid w:val="004B741C"/>
    <w:rsid w:val="004B75B7"/>
    <w:rsid w:val="004C35B6"/>
    <w:rsid w:val="004D126A"/>
    <w:rsid w:val="004D1FF6"/>
    <w:rsid w:val="004D7835"/>
    <w:rsid w:val="004E251C"/>
    <w:rsid w:val="004F1D1B"/>
    <w:rsid w:val="004F1F64"/>
    <w:rsid w:val="004F55BA"/>
    <w:rsid w:val="004F6270"/>
    <w:rsid w:val="004F639D"/>
    <w:rsid w:val="00501E5C"/>
    <w:rsid w:val="00502467"/>
    <w:rsid w:val="00504E0D"/>
    <w:rsid w:val="0051125B"/>
    <w:rsid w:val="00511876"/>
    <w:rsid w:val="00513C1B"/>
    <w:rsid w:val="00514107"/>
    <w:rsid w:val="005141D9"/>
    <w:rsid w:val="0051580D"/>
    <w:rsid w:val="0052522C"/>
    <w:rsid w:val="00526CED"/>
    <w:rsid w:val="00527F3B"/>
    <w:rsid w:val="005301CE"/>
    <w:rsid w:val="0053232A"/>
    <w:rsid w:val="00540295"/>
    <w:rsid w:val="00543C78"/>
    <w:rsid w:val="00547111"/>
    <w:rsid w:val="00550E14"/>
    <w:rsid w:val="00562A1D"/>
    <w:rsid w:val="00563F40"/>
    <w:rsid w:val="00565003"/>
    <w:rsid w:val="00565DB1"/>
    <w:rsid w:val="00571104"/>
    <w:rsid w:val="00571662"/>
    <w:rsid w:val="00571B00"/>
    <w:rsid w:val="00581A5E"/>
    <w:rsid w:val="00583F42"/>
    <w:rsid w:val="00584AD9"/>
    <w:rsid w:val="00586DEE"/>
    <w:rsid w:val="00587943"/>
    <w:rsid w:val="00587AF4"/>
    <w:rsid w:val="005918B5"/>
    <w:rsid w:val="00592D74"/>
    <w:rsid w:val="005A67C2"/>
    <w:rsid w:val="005B0D2C"/>
    <w:rsid w:val="005B52FA"/>
    <w:rsid w:val="005B7408"/>
    <w:rsid w:val="005C5195"/>
    <w:rsid w:val="005D2F60"/>
    <w:rsid w:val="005D62CC"/>
    <w:rsid w:val="005E2C44"/>
    <w:rsid w:val="005E33EC"/>
    <w:rsid w:val="005E4747"/>
    <w:rsid w:val="005E4811"/>
    <w:rsid w:val="005F16B2"/>
    <w:rsid w:val="005F2E75"/>
    <w:rsid w:val="005F7CCA"/>
    <w:rsid w:val="00621188"/>
    <w:rsid w:val="006226BF"/>
    <w:rsid w:val="0062435F"/>
    <w:rsid w:val="006257ED"/>
    <w:rsid w:val="00626424"/>
    <w:rsid w:val="00631CB6"/>
    <w:rsid w:val="00643896"/>
    <w:rsid w:val="00646A6F"/>
    <w:rsid w:val="00653DE4"/>
    <w:rsid w:val="006608ED"/>
    <w:rsid w:val="00660B8F"/>
    <w:rsid w:val="00664038"/>
    <w:rsid w:val="00665C47"/>
    <w:rsid w:val="00666BB7"/>
    <w:rsid w:val="00673309"/>
    <w:rsid w:val="0067636D"/>
    <w:rsid w:val="00683C25"/>
    <w:rsid w:val="00686F7F"/>
    <w:rsid w:val="0069272F"/>
    <w:rsid w:val="006956C9"/>
    <w:rsid w:val="00695808"/>
    <w:rsid w:val="00696BE6"/>
    <w:rsid w:val="00697978"/>
    <w:rsid w:val="00697E39"/>
    <w:rsid w:val="006A03ED"/>
    <w:rsid w:val="006A15A4"/>
    <w:rsid w:val="006B0D75"/>
    <w:rsid w:val="006B1DEE"/>
    <w:rsid w:val="006B46FB"/>
    <w:rsid w:val="006B7D01"/>
    <w:rsid w:val="006C2878"/>
    <w:rsid w:val="006C32A2"/>
    <w:rsid w:val="006D2805"/>
    <w:rsid w:val="006D6B48"/>
    <w:rsid w:val="006E21FB"/>
    <w:rsid w:val="006E261A"/>
    <w:rsid w:val="006E73CC"/>
    <w:rsid w:val="006F092A"/>
    <w:rsid w:val="006F21F7"/>
    <w:rsid w:val="006F5DDB"/>
    <w:rsid w:val="006F7993"/>
    <w:rsid w:val="0070425A"/>
    <w:rsid w:val="00715211"/>
    <w:rsid w:val="00724EF7"/>
    <w:rsid w:val="00731B03"/>
    <w:rsid w:val="00731F50"/>
    <w:rsid w:val="00740AD8"/>
    <w:rsid w:val="00742F6F"/>
    <w:rsid w:val="00755C50"/>
    <w:rsid w:val="0075760A"/>
    <w:rsid w:val="00762C64"/>
    <w:rsid w:val="00762EFA"/>
    <w:rsid w:val="007665E3"/>
    <w:rsid w:val="007739FB"/>
    <w:rsid w:val="007745BC"/>
    <w:rsid w:val="00776F8C"/>
    <w:rsid w:val="0077799B"/>
    <w:rsid w:val="007825A8"/>
    <w:rsid w:val="00784762"/>
    <w:rsid w:val="007868A8"/>
    <w:rsid w:val="00786E13"/>
    <w:rsid w:val="00792342"/>
    <w:rsid w:val="00795D4F"/>
    <w:rsid w:val="00796A01"/>
    <w:rsid w:val="007977A8"/>
    <w:rsid w:val="007A52CD"/>
    <w:rsid w:val="007B512A"/>
    <w:rsid w:val="007B5143"/>
    <w:rsid w:val="007C2097"/>
    <w:rsid w:val="007C22F8"/>
    <w:rsid w:val="007C3E3F"/>
    <w:rsid w:val="007C788F"/>
    <w:rsid w:val="007D23FE"/>
    <w:rsid w:val="007D2E90"/>
    <w:rsid w:val="007D31BF"/>
    <w:rsid w:val="007D6A07"/>
    <w:rsid w:val="007E4B5E"/>
    <w:rsid w:val="007E5040"/>
    <w:rsid w:val="007E6468"/>
    <w:rsid w:val="007F3A88"/>
    <w:rsid w:val="007F631B"/>
    <w:rsid w:val="007F7259"/>
    <w:rsid w:val="007F7A58"/>
    <w:rsid w:val="008040A8"/>
    <w:rsid w:val="0081206E"/>
    <w:rsid w:val="00815A0E"/>
    <w:rsid w:val="00816E99"/>
    <w:rsid w:val="00825F99"/>
    <w:rsid w:val="008279FA"/>
    <w:rsid w:val="00830C1A"/>
    <w:rsid w:val="00831D1C"/>
    <w:rsid w:val="00833961"/>
    <w:rsid w:val="008475FA"/>
    <w:rsid w:val="0085548A"/>
    <w:rsid w:val="008626E7"/>
    <w:rsid w:val="00864479"/>
    <w:rsid w:val="00870EE7"/>
    <w:rsid w:val="0087137A"/>
    <w:rsid w:val="00875709"/>
    <w:rsid w:val="0088076A"/>
    <w:rsid w:val="00881DC6"/>
    <w:rsid w:val="008858F9"/>
    <w:rsid w:val="008863B9"/>
    <w:rsid w:val="008A01E6"/>
    <w:rsid w:val="008A215B"/>
    <w:rsid w:val="008A3B0E"/>
    <w:rsid w:val="008A45A6"/>
    <w:rsid w:val="008B1C22"/>
    <w:rsid w:val="008B40AD"/>
    <w:rsid w:val="008B4461"/>
    <w:rsid w:val="008B4535"/>
    <w:rsid w:val="008B4C8C"/>
    <w:rsid w:val="008B7E0B"/>
    <w:rsid w:val="008C1985"/>
    <w:rsid w:val="008C4983"/>
    <w:rsid w:val="008C5096"/>
    <w:rsid w:val="008C6AAE"/>
    <w:rsid w:val="008D22CD"/>
    <w:rsid w:val="008D3CCC"/>
    <w:rsid w:val="008D4F84"/>
    <w:rsid w:val="008E0768"/>
    <w:rsid w:val="008E1C73"/>
    <w:rsid w:val="008E375E"/>
    <w:rsid w:val="008E51FA"/>
    <w:rsid w:val="008F3789"/>
    <w:rsid w:val="008F473B"/>
    <w:rsid w:val="008F686C"/>
    <w:rsid w:val="008F73B7"/>
    <w:rsid w:val="0090026E"/>
    <w:rsid w:val="0090060C"/>
    <w:rsid w:val="009020EF"/>
    <w:rsid w:val="00903B58"/>
    <w:rsid w:val="00904212"/>
    <w:rsid w:val="009132AC"/>
    <w:rsid w:val="009148DE"/>
    <w:rsid w:val="00917D36"/>
    <w:rsid w:val="00921BDE"/>
    <w:rsid w:val="00927582"/>
    <w:rsid w:val="00931CA5"/>
    <w:rsid w:val="0093365E"/>
    <w:rsid w:val="00937673"/>
    <w:rsid w:val="0094115B"/>
    <w:rsid w:val="00941E30"/>
    <w:rsid w:val="00942FEA"/>
    <w:rsid w:val="0094381D"/>
    <w:rsid w:val="009478B8"/>
    <w:rsid w:val="009501B9"/>
    <w:rsid w:val="00962375"/>
    <w:rsid w:val="009632CE"/>
    <w:rsid w:val="009777D9"/>
    <w:rsid w:val="00981044"/>
    <w:rsid w:val="00982180"/>
    <w:rsid w:val="00984534"/>
    <w:rsid w:val="00985933"/>
    <w:rsid w:val="00986259"/>
    <w:rsid w:val="00991B88"/>
    <w:rsid w:val="009A03F5"/>
    <w:rsid w:val="009A17BB"/>
    <w:rsid w:val="009A5753"/>
    <w:rsid w:val="009A579D"/>
    <w:rsid w:val="009A69A6"/>
    <w:rsid w:val="009C3EAB"/>
    <w:rsid w:val="009D06FD"/>
    <w:rsid w:val="009E3297"/>
    <w:rsid w:val="009E4984"/>
    <w:rsid w:val="009F1EF1"/>
    <w:rsid w:val="009F2031"/>
    <w:rsid w:val="009F734F"/>
    <w:rsid w:val="009F74B7"/>
    <w:rsid w:val="00A01125"/>
    <w:rsid w:val="00A11280"/>
    <w:rsid w:val="00A16D39"/>
    <w:rsid w:val="00A20B22"/>
    <w:rsid w:val="00A2454F"/>
    <w:rsid w:val="00A246B6"/>
    <w:rsid w:val="00A25903"/>
    <w:rsid w:val="00A26127"/>
    <w:rsid w:val="00A27049"/>
    <w:rsid w:val="00A34FBE"/>
    <w:rsid w:val="00A36307"/>
    <w:rsid w:val="00A40E7E"/>
    <w:rsid w:val="00A42E1E"/>
    <w:rsid w:val="00A456C4"/>
    <w:rsid w:val="00A46585"/>
    <w:rsid w:val="00A47E70"/>
    <w:rsid w:val="00A50CF0"/>
    <w:rsid w:val="00A62578"/>
    <w:rsid w:val="00A63BBD"/>
    <w:rsid w:val="00A67A69"/>
    <w:rsid w:val="00A70B81"/>
    <w:rsid w:val="00A713B0"/>
    <w:rsid w:val="00A7671C"/>
    <w:rsid w:val="00A85882"/>
    <w:rsid w:val="00A94C63"/>
    <w:rsid w:val="00A9580E"/>
    <w:rsid w:val="00AA2CBC"/>
    <w:rsid w:val="00AB27BC"/>
    <w:rsid w:val="00AB2B2A"/>
    <w:rsid w:val="00AB36B0"/>
    <w:rsid w:val="00AB6EE2"/>
    <w:rsid w:val="00AB6F81"/>
    <w:rsid w:val="00AB74E1"/>
    <w:rsid w:val="00AB7B2A"/>
    <w:rsid w:val="00AC48C5"/>
    <w:rsid w:val="00AC5820"/>
    <w:rsid w:val="00AD1CD8"/>
    <w:rsid w:val="00AD3AB2"/>
    <w:rsid w:val="00AD71E0"/>
    <w:rsid w:val="00AE34C3"/>
    <w:rsid w:val="00AE7E78"/>
    <w:rsid w:val="00AF1BC5"/>
    <w:rsid w:val="00AF1F52"/>
    <w:rsid w:val="00AF30AB"/>
    <w:rsid w:val="00B03179"/>
    <w:rsid w:val="00B049EA"/>
    <w:rsid w:val="00B05E79"/>
    <w:rsid w:val="00B22C8F"/>
    <w:rsid w:val="00B22FF0"/>
    <w:rsid w:val="00B25321"/>
    <w:rsid w:val="00B258BB"/>
    <w:rsid w:val="00B4212A"/>
    <w:rsid w:val="00B52B6F"/>
    <w:rsid w:val="00B6447F"/>
    <w:rsid w:val="00B66E68"/>
    <w:rsid w:val="00B67946"/>
    <w:rsid w:val="00B67B97"/>
    <w:rsid w:val="00B702D5"/>
    <w:rsid w:val="00B7148B"/>
    <w:rsid w:val="00B86C80"/>
    <w:rsid w:val="00B87BD0"/>
    <w:rsid w:val="00B968C8"/>
    <w:rsid w:val="00BA3EC5"/>
    <w:rsid w:val="00BA51D9"/>
    <w:rsid w:val="00BB4DC8"/>
    <w:rsid w:val="00BB5DFC"/>
    <w:rsid w:val="00BC0AC8"/>
    <w:rsid w:val="00BC0D76"/>
    <w:rsid w:val="00BC19E5"/>
    <w:rsid w:val="00BD279D"/>
    <w:rsid w:val="00BD2B59"/>
    <w:rsid w:val="00BD513D"/>
    <w:rsid w:val="00BD6BB8"/>
    <w:rsid w:val="00BE2E10"/>
    <w:rsid w:val="00BF3835"/>
    <w:rsid w:val="00C01FB6"/>
    <w:rsid w:val="00C0426D"/>
    <w:rsid w:val="00C06E54"/>
    <w:rsid w:val="00C06EB9"/>
    <w:rsid w:val="00C0727A"/>
    <w:rsid w:val="00C103B4"/>
    <w:rsid w:val="00C11FE2"/>
    <w:rsid w:val="00C123D0"/>
    <w:rsid w:val="00C13FD1"/>
    <w:rsid w:val="00C16CB9"/>
    <w:rsid w:val="00C20F81"/>
    <w:rsid w:val="00C25233"/>
    <w:rsid w:val="00C27495"/>
    <w:rsid w:val="00C27CB7"/>
    <w:rsid w:val="00C420BB"/>
    <w:rsid w:val="00C44290"/>
    <w:rsid w:val="00C467DB"/>
    <w:rsid w:val="00C4726B"/>
    <w:rsid w:val="00C51A60"/>
    <w:rsid w:val="00C559F4"/>
    <w:rsid w:val="00C56FA5"/>
    <w:rsid w:val="00C64196"/>
    <w:rsid w:val="00C646B5"/>
    <w:rsid w:val="00C66BA2"/>
    <w:rsid w:val="00C77771"/>
    <w:rsid w:val="00C80DE2"/>
    <w:rsid w:val="00C81385"/>
    <w:rsid w:val="00C86663"/>
    <w:rsid w:val="00C870F6"/>
    <w:rsid w:val="00C8754C"/>
    <w:rsid w:val="00C904C6"/>
    <w:rsid w:val="00C95985"/>
    <w:rsid w:val="00C95F2E"/>
    <w:rsid w:val="00CA0501"/>
    <w:rsid w:val="00CA783F"/>
    <w:rsid w:val="00CB288F"/>
    <w:rsid w:val="00CB4A97"/>
    <w:rsid w:val="00CC3233"/>
    <w:rsid w:val="00CC5026"/>
    <w:rsid w:val="00CC68D0"/>
    <w:rsid w:val="00CD61B0"/>
    <w:rsid w:val="00CE11F9"/>
    <w:rsid w:val="00CE1989"/>
    <w:rsid w:val="00CE32FD"/>
    <w:rsid w:val="00CF1B9A"/>
    <w:rsid w:val="00D03F9A"/>
    <w:rsid w:val="00D04ADE"/>
    <w:rsid w:val="00D068C8"/>
    <w:rsid w:val="00D06B30"/>
    <w:rsid w:val="00D06D51"/>
    <w:rsid w:val="00D1215D"/>
    <w:rsid w:val="00D123E9"/>
    <w:rsid w:val="00D171BD"/>
    <w:rsid w:val="00D17844"/>
    <w:rsid w:val="00D204BF"/>
    <w:rsid w:val="00D20E9E"/>
    <w:rsid w:val="00D22A3B"/>
    <w:rsid w:val="00D23685"/>
    <w:rsid w:val="00D24991"/>
    <w:rsid w:val="00D24CDE"/>
    <w:rsid w:val="00D315C1"/>
    <w:rsid w:val="00D373DC"/>
    <w:rsid w:val="00D40E03"/>
    <w:rsid w:val="00D47261"/>
    <w:rsid w:val="00D47622"/>
    <w:rsid w:val="00D50255"/>
    <w:rsid w:val="00D57030"/>
    <w:rsid w:val="00D57842"/>
    <w:rsid w:val="00D57A08"/>
    <w:rsid w:val="00D63CC4"/>
    <w:rsid w:val="00D66520"/>
    <w:rsid w:val="00D67621"/>
    <w:rsid w:val="00D74853"/>
    <w:rsid w:val="00D75429"/>
    <w:rsid w:val="00D757D1"/>
    <w:rsid w:val="00D80638"/>
    <w:rsid w:val="00D8310F"/>
    <w:rsid w:val="00D84AE9"/>
    <w:rsid w:val="00D85545"/>
    <w:rsid w:val="00D94387"/>
    <w:rsid w:val="00DA1EA2"/>
    <w:rsid w:val="00DA2FCE"/>
    <w:rsid w:val="00DA687A"/>
    <w:rsid w:val="00DA7596"/>
    <w:rsid w:val="00DB6327"/>
    <w:rsid w:val="00DB7DE3"/>
    <w:rsid w:val="00DB7FD0"/>
    <w:rsid w:val="00DC152E"/>
    <w:rsid w:val="00DC5393"/>
    <w:rsid w:val="00DC53C5"/>
    <w:rsid w:val="00DD2AE1"/>
    <w:rsid w:val="00DD6564"/>
    <w:rsid w:val="00DD7078"/>
    <w:rsid w:val="00DE34CF"/>
    <w:rsid w:val="00DE77EE"/>
    <w:rsid w:val="00DF2776"/>
    <w:rsid w:val="00E04638"/>
    <w:rsid w:val="00E078AB"/>
    <w:rsid w:val="00E12330"/>
    <w:rsid w:val="00E13F3D"/>
    <w:rsid w:val="00E20FC9"/>
    <w:rsid w:val="00E25B53"/>
    <w:rsid w:val="00E30489"/>
    <w:rsid w:val="00E31F77"/>
    <w:rsid w:val="00E3415E"/>
    <w:rsid w:val="00E34898"/>
    <w:rsid w:val="00E348B4"/>
    <w:rsid w:val="00E3720B"/>
    <w:rsid w:val="00E4431A"/>
    <w:rsid w:val="00E44930"/>
    <w:rsid w:val="00E538E7"/>
    <w:rsid w:val="00E62A04"/>
    <w:rsid w:val="00E63166"/>
    <w:rsid w:val="00E63173"/>
    <w:rsid w:val="00E641D5"/>
    <w:rsid w:val="00E71398"/>
    <w:rsid w:val="00E76BEE"/>
    <w:rsid w:val="00E7778D"/>
    <w:rsid w:val="00E83F57"/>
    <w:rsid w:val="00E86CF5"/>
    <w:rsid w:val="00E878F9"/>
    <w:rsid w:val="00E97B26"/>
    <w:rsid w:val="00EA1887"/>
    <w:rsid w:val="00EB09B7"/>
    <w:rsid w:val="00EB2351"/>
    <w:rsid w:val="00EB6493"/>
    <w:rsid w:val="00EB7D47"/>
    <w:rsid w:val="00EC417C"/>
    <w:rsid w:val="00EC704B"/>
    <w:rsid w:val="00EC7413"/>
    <w:rsid w:val="00ED0421"/>
    <w:rsid w:val="00ED315D"/>
    <w:rsid w:val="00EE190A"/>
    <w:rsid w:val="00EE2C03"/>
    <w:rsid w:val="00EE387F"/>
    <w:rsid w:val="00EE7773"/>
    <w:rsid w:val="00EE7D7C"/>
    <w:rsid w:val="00EF6A2F"/>
    <w:rsid w:val="00EF79AC"/>
    <w:rsid w:val="00F03FA1"/>
    <w:rsid w:val="00F07521"/>
    <w:rsid w:val="00F15CD4"/>
    <w:rsid w:val="00F17B99"/>
    <w:rsid w:val="00F21635"/>
    <w:rsid w:val="00F23DAB"/>
    <w:rsid w:val="00F25D98"/>
    <w:rsid w:val="00F262A2"/>
    <w:rsid w:val="00F273D0"/>
    <w:rsid w:val="00F300FB"/>
    <w:rsid w:val="00F30A1D"/>
    <w:rsid w:val="00F31F33"/>
    <w:rsid w:val="00F32E6E"/>
    <w:rsid w:val="00F5223C"/>
    <w:rsid w:val="00F56F31"/>
    <w:rsid w:val="00F64849"/>
    <w:rsid w:val="00F67CB0"/>
    <w:rsid w:val="00F72F44"/>
    <w:rsid w:val="00F77002"/>
    <w:rsid w:val="00F800B9"/>
    <w:rsid w:val="00F82B2B"/>
    <w:rsid w:val="00FA11F3"/>
    <w:rsid w:val="00FA1ECB"/>
    <w:rsid w:val="00FB6386"/>
    <w:rsid w:val="00FB68E9"/>
    <w:rsid w:val="00FB7C58"/>
    <w:rsid w:val="00FC5F6B"/>
    <w:rsid w:val="00FC7A0A"/>
    <w:rsid w:val="00FD07BD"/>
    <w:rsid w:val="00FD281B"/>
    <w:rsid w:val="00FD3FF7"/>
    <w:rsid w:val="00FD40D8"/>
    <w:rsid w:val="00FE55BA"/>
    <w:rsid w:val="00FF306C"/>
    <w:rsid w:val="00FF3834"/>
    <w:rsid w:val="00FF4CF0"/>
    <w:rsid w:val="00FF5E34"/>
    <w:rsid w:val="00FF7E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locked/>
    <w:rsid w:val="00FD07BD"/>
    <w:rPr>
      <w:rFonts w:ascii="Arial" w:hAnsi="Arial"/>
      <w:b/>
      <w:lang w:val="en-GB" w:eastAsia="en-US"/>
    </w:rPr>
  </w:style>
  <w:style w:type="character" w:customStyle="1" w:styleId="NOZchn">
    <w:name w:val="NO Zchn"/>
    <w:link w:val="NO"/>
    <w:qFormat/>
    <w:locked/>
    <w:rsid w:val="00FD07BD"/>
    <w:rPr>
      <w:rFonts w:ascii="Times New Roman" w:hAnsi="Times New Roman"/>
      <w:lang w:val="en-GB" w:eastAsia="en-US"/>
    </w:rPr>
  </w:style>
  <w:style w:type="character" w:customStyle="1" w:styleId="B1Char">
    <w:name w:val="B1 Char"/>
    <w:link w:val="B1"/>
    <w:qFormat/>
    <w:locked/>
    <w:rsid w:val="00FD07BD"/>
    <w:rPr>
      <w:rFonts w:ascii="Times New Roman" w:hAnsi="Times New Roman"/>
      <w:lang w:val="en-GB" w:eastAsia="en-US"/>
    </w:rPr>
  </w:style>
  <w:style w:type="character" w:customStyle="1" w:styleId="B2Char">
    <w:name w:val="B2 Char"/>
    <w:link w:val="B2"/>
    <w:locked/>
    <w:rsid w:val="00FD07BD"/>
    <w:rPr>
      <w:rFonts w:ascii="Times New Roman" w:hAnsi="Times New Roman"/>
      <w:lang w:val="en-GB" w:eastAsia="en-US"/>
    </w:rPr>
  </w:style>
  <w:style w:type="paragraph" w:styleId="af1">
    <w:name w:val="List Paragraph"/>
    <w:basedOn w:val="a"/>
    <w:uiPriority w:val="34"/>
    <w:qFormat/>
    <w:rsid w:val="008B40AD"/>
    <w:pPr>
      <w:ind w:firstLineChars="200" w:firstLine="420"/>
    </w:pPr>
  </w:style>
  <w:style w:type="character" w:customStyle="1" w:styleId="THChar">
    <w:name w:val="TH Char"/>
    <w:link w:val="TH"/>
    <w:qFormat/>
    <w:rsid w:val="003E55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593698">
      <w:bodyDiv w:val="1"/>
      <w:marLeft w:val="0"/>
      <w:marRight w:val="0"/>
      <w:marTop w:val="0"/>
      <w:marBottom w:val="0"/>
      <w:divBdr>
        <w:top w:val="none" w:sz="0" w:space="0" w:color="auto"/>
        <w:left w:val="none" w:sz="0" w:space="0" w:color="auto"/>
        <w:bottom w:val="none" w:sz="0" w:space="0" w:color="auto"/>
        <w:right w:val="none" w:sz="0" w:space="0" w:color="auto"/>
      </w:divBdr>
    </w:div>
    <w:div w:id="1112479969">
      <w:bodyDiv w:val="1"/>
      <w:marLeft w:val="0"/>
      <w:marRight w:val="0"/>
      <w:marTop w:val="0"/>
      <w:marBottom w:val="0"/>
      <w:divBdr>
        <w:top w:val="none" w:sz="0" w:space="0" w:color="auto"/>
        <w:left w:val="none" w:sz="0" w:space="0" w:color="auto"/>
        <w:bottom w:val="none" w:sz="0" w:space="0" w:color="auto"/>
        <w:right w:val="none" w:sz="0" w:space="0" w:color="auto"/>
      </w:divBdr>
    </w:div>
    <w:div w:id="1626277567">
      <w:bodyDiv w:val="1"/>
      <w:marLeft w:val="0"/>
      <w:marRight w:val="0"/>
      <w:marTop w:val="0"/>
      <w:marBottom w:val="0"/>
      <w:divBdr>
        <w:top w:val="none" w:sz="0" w:space="0" w:color="auto"/>
        <w:left w:val="none" w:sz="0" w:space="0" w:color="auto"/>
        <w:bottom w:val="none" w:sz="0" w:space="0" w:color="auto"/>
        <w:right w:val="none" w:sz="0" w:space="0" w:color="auto"/>
      </w:divBdr>
    </w:div>
    <w:div w:id="199907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FD5A2-4769-4A54-AB4C-5BA02114E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1899</Words>
  <Characters>10826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7</cp:revision>
  <cp:lastPrinted>1900-01-01T00:00:00Z</cp:lastPrinted>
  <dcterms:created xsi:type="dcterms:W3CDTF">2023-03-28T06:40:00Z</dcterms:created>
  <dcterms:modified xsi:type="dcterms:W3CDTF">2023-04-07T10:05:00Z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(3)aXYJE+JeCG8hV6jXQQGjC02fwAMNYsKxpbWDbzm87Rb+/HjW6RFmkEf8KtycMQt1sAdSc/kb
lUnLGH497rw5bJ9+WMhfJkmlkgL/EeASCufX8Tgo6emZNtaYODR3huWmwXYh16NU9QRgjWFq
MilGZsiEDZKkTUomH/RlU36wjs1QhEgcf48ZtvCy4pQ9KsSwPOVzrBcebVRL8q1gTR2ddThL
bmbbEVm/CegVCr35tf</vt:lpwstr>
  </property>
  <property fmtid="{D5CDD505-2E9C-101B-9397-08002B2CF9AE}" pid="22" name="_2015_ms_pID_7253431">
    <vt:lpwstr>SUkqIhOHcQ7MX4dz95jezLeAeV5SIISkqF5lAo6YpzwkbrNeCEjlWf
t2NA/xtTYWAtprIP2/Y44nispBmjWgDVH6mIDm92NytiD6kFpaqX+rYL5JYh0QftDc1W5Jcr
XZ+SoRUEioihvrc8Pl9tYlWaDMdBZg3iuTO9f1HO4PEZ/Gk2kChM5NU47jifjftQSs4l/mXO
Y2ndL2nOZ/JPY4OOOhJxKOXEkmiiA8g6GBtI</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1680232995</vt:lpwstr>
  </property>
</Properties>
</file>